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52720" w14:textId="7D860521" w:rsidR="0093517B" w:rsidRDefault="0093517B" w:rsidP="0093517B">
      <w:pPr>
        <w:tabs>
          <w:tab w:val="right" w:pos="9360"/>
        </w:tabs>
        <w:spacing w:after="0"/>
        <w:rPr>
          <w:rFonts w:ascii="Times New Roman" w:hAnsi="Times New Roman"/>
          <w:b/>
          <w:szCs w:val="22"/>
        </w:rPr>
      </w:pPr>
      <w:r>
        <w:rPr>
          <w:b/>
        </w:rPr>
        <w:t>3GPP TSG RAN WG1 Meeting #102-e</w:t>
      </w:r>
      <w:r>
        <w:rPr>
          <w:b/>
        </w:rPr>
        <w:tab/>
        <w:t xml:space="preserve">                                                                          R1-200</w:t>
      </w:r>
      <w:r w:rsidR="0016293C">
        <w:rPr>
          <w:b/>
        </w:rPr>
        <w:t>6765</w:t>
      </w:r>
    </w:p>
    <w:p w14:paraId="73DAD675" w14:textId="77777777" w:rsidR="0093517B" w:rsidRDefault="0093517B" w:rsidP="0093517B">
      <w:pPr>
        <w:tabs>
          <w:tab w:val="right" w:pos="9360"/>
        </w:tabs>
        <w:spacing w:after="0"/>
        <w:rPr>
          <w:rFonts w:ascii="Segoe UI" w:eastAsia="Segoe UI"/>
          <w:b/>
          <w:bCs/>
          <w:iCs/>
          <w:caps/>
          <w:color w:val="FFFFFF"/>
          <w:spacing w:val="-9617"/>
          <w:w w:val="600"/>
          <w:szCs w:val="2"/>
          <w:bdr w:val="none" w:sz="0" w:space="0" w:color="auto" w:frame="1"/>
          <w:shd w:val="clear" w:color="auto" w:fill="000000"/>
          <w:vertAlign w:val="subscript"/>
          <w:lang w:eastAsia="x-none"/>
          <w14:textOutline w14:w="192181365" w14:cap="flat" w14:cmpd="sng" w14:algn="ctr">
            <w14:noFill/>
            <w14:prstDash w14:val="sysDash"/>
            <w14:bevel/>
          </w14:textOutline>
        </w:rPr>
      </w:pPr>
      <w:r>
        <w:rPr>
          <w:b/>
        </w:rPr>
        <w:t>August 17</w:t>
      </w:r>
      <w:r>
        <w:rPr>
          <w:b/>
          <w:vertAlign w:val="superscript"/>
        </w:rPr>
        <w:t>t</w:t>
      </w:r>
      <w:r>
        <w:rPr>
          <w:b/>
          <w:color w:val="000000"/>
          <w:vertAlign w:val="superscript"/>
        </w:rPr>
        <w:t>h</w:t>
      </w:r>
      <w:r>
        <w:rPr>
          <w:b/>
        </w:rPr>
        <w:t xml:space="preserve"> </w:t>
      </w:r>
      <w:r>
        <w:rPr>
          <w:b/>
          <w:color w:val="000000"/>
        </w:rPr>
        <w:t>– 28</w:t>
      </w:r>
      <w:r>
        <w:rPr>
          <w:b/>
          <w:color w:val="000000"/>
          <w:vertAlign w:val="superscript"/>
        </w:rPr>
        <w:t>th</w:t>
      </w:r>
      <w:r>
        <w:rPr>
          <w:b/>
          <w:color w:val="000000"/>
        </w:rPr>
        <w:t>, 2020</w:t>
      </w:r>
    </w:p>
    <w:p w14:paraId="5D54BC8D" w14:textId="1F094901" w:rsidR="00DB7907" w:rsidRDefault="00DB7907" w:rsidP="00DB7907">
      <w:pPr>
        <w:spacing w:after="0"/>
        <w:rPr>
          <w:b/>
        </w:rPr>
      </w:pPr>
    </w:p>
    <w:p w14:paraId="42426CB3" w14:textId="77777777" w:rsidR="00DB7907" w:rsidRDefault="00DB7907" w:rsidP="00DB7907">
      <w:pPr>
        <w:spacing w:after="0"/>
        <w:rPr>
          <w:rFonts w:ascii="Arial" w:hAnsi="Arial" w:cs="Arial"/>
          <w:b/>
          <w:bCs/>
          <w:sz w:val="24"/>
        </w:rPr>
      </w:pPr>
      <w:bookmarkStart w:id="0" w:name="_GoBack"/>
      <w:bookmarkEnd w:id="0"/>
    </w:p>
    <w:p w14:paraId="6AD77F87" w14:textId="2FC21972" w:rsidR="00E83F6B" w:rsidRPr="00603FE3" w:rsidRDefault="00ED73DD"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Agenda Item:</w:t>
      </w:r>
      <w:r w:rsidRPr="00603FE3">
        <w:rPr>
          <w:rFonts w:ascii="Times New Roman" w:hAnsi="Times New Roman"/>
          <w:b/>
          <w:bCs/>
          <w:szCs w:val="20"/>
          <w:lang w:val="en-US"/>
        </w:rPr>
        <w:tab/>
      </w:r>
      <w:r w:rsidR="00940B2B" w:rsidRPr="00603FE3">
        <w:rPr>
          <w:rFonts w:ascii="Times New Roman" w:hAnsi="Times New Roman"/>
          <w:b/>
          <w:bCs/>
          <w:szCs w:val="20"/>
          <w:lang w:val="en-US"/>
        </w:rPr>
        <w:t>7.</w:t>
      </w:r>
      <w:r w:rsidR="00255D2C" w:rsidRPr="00603FE3">
        <w:rPr>
          <w:rFonts w:ascii="Times New Roman" w:hAnsi="Times New Roman"/>
          <w:b/>
          <w:bCs/>
          <w:szCs w:val="20"/>
          <w:lang w:val="en-US"/>
        </w:rPr>
        <w:t>2.2.</w:t>
      </w:r>
      <w:r w:rsidR="00E849BB" w:rsidRPr="00603FE3">
        <w:rPr>
          <w:rFonts w:ascii="Times New Roman" w:hAnsi="Times New Roman"/>
          <w:b/>
          <w:bCs/>
          <w:szCs w:val="20"/>
          <w:lang w:val="en-US"/>
        </w:rPr>
        <w:t>2</w:t>
      </w:r>
      <w:r w:rsidR="00255D2C" w:rsidRPr="00603FE3">
        <w:rPr>
          <w:rFonts w:ascii="Times New Roman" w:hAnsi="Times New Roman"/>
          <w:b/>
          <w:bCs/>
          <w:szCs w:val="20"/>
          <w:lang w:val="en-US"/>
        </w:rPr>
        <w:t>.3</w:t>
      </w:r>
    </w:p>
    <w:p w14:paraId="2D0EAC22" w14:textId="2314AA57" w:rsidR="00E83F6B" w:rsidRPr="00603FE3" w:rsidRDefault="007D4C02"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 xml:space="preserve">Source: </w:t>
      </w:r>
      <w:r w:rsidRPr="00603FE3">
        <w:rPr>
          <w:rFonts w:ascii="Times New Roman" w:hAnsi="Times New Roman"/>
          <w:b/>
          <w:bCs/>
          <w:szCs w:val="20"/>
          <w:lang w:val="en-US"/>
        </w:rPr>
        <w:tab/>
      </w:r>
      <w:r w:rsidRPr="00603FE3">
        <w:rPr>
          <w:rFonts w:ascii="Times New Roman" w:hAnsi="Times New Roman"/>
          <w:b/>
          <w:bCs/>
          <w:szCs w:val="20"/>
          <w:lang w:val="en-US"/>
        </w:rPr>
        <w:tab/>
      </w:r>
      <w:r w:rsidR="00057290" w:rsidRPr="00603FE3">
        <w:rPr>
          <w:rFonts w:ascii="Times New Roman" w:hAnsi="Times New Roman"/>
          <w:b/>
          <w:bCs/>
          <w:szCs w:val="20"/>
          <w:lang w:val="en-US"/>
        </w:rPr>
        <w:t>Qualcomm</w:t>
      </w:r>
      <w:r w:rsidR="008D6BB8" w:rsidRPr="00603FE3">
        <w:rPr>
          <w:rFonts w:ascii="Times New Roman" w:hAnsi="Times New Roman"/>
          <w:b/>
          <w:bCs/>
          <w:szCs w:val="20"/>
          <w:lang w:val="en-US"/>
        </w:rPr>
        <w:t xml:space="preserve"> Incorporated</w:t>
      </w:r>
    </w:p>
    <w:p w14:paraId="57B9AC3F" w14:textId="4298A3E8" w:rsidR="002D2A3C" w:rsidRDefault="007D4C02" w:rsidP="00E83F6B">
      <w:pPr>
        <w:jc w:val="left"/>
        <w:rPr>
          <w:rFonts w:ascii="Times New Roman" w:hAnsi="Times New Roman"/>
          <w:b/>
          <w:snapToGrid w:val="0"/>
          <w:kern w:val="2"/>
          <w:szCs w:val="20"/>
          <w:lang w:val="en-US" w:eastAsia="ko-KR"/>
        </w:rPr>
      </w:pPr>
      <w:r w:rsidRPr="00603FE3">
        <w:rPr>
          <w:rFonts w:ascii="Times New Roman" w:hAnsi="Times New Roman"/>
          <w:b/>
          <w:bCs/>
          <w:szCs w:val="20"/>
          <w:lang w:val="en-US"/>
        </w:rPr>
        <w:t>Title:</w:t>
      </w:r>
      <w:r w:rsidRPr="00603FE3">
        <w:rPr>
          <w:rFonts w:ascii="Times New Roman" w:hAnsi="Times New Roman"/>
          <w:b/>
          <w:bCs/>
          <w:szCs w:val="20"/>
          <w:lang w:val="en-US"/>
        </w:rPr>
        <w:tab/>
      </w:r>
      <w:r w:rsidR="00E83F6B" w:rsidRPr="00603FE3">
        <w:rPr>
          <w:rFonts w:ascii="Times New Roman" w:hAnsi="Times New Roman"/>
          <w:b/>
          <w:bCs/>
          <w:szCs w:val="20"/>
          <w:lang w:val="en-US"/>
        </w:rPr>
        <w:tab/>
      </w:r>
      <w:r w:rsidR="00603FE3">
        <w:rPr>
          <w:rFonts w:ascii="Times New Roman" w:hAnsi="Times New Roman"/>
          <w:b/>
          <w:bCs/>
          <w:szCs w:val="20"/>
          <w:lang w:val="en-US"/>
        </w:rPr>
        <w:t xml:space="preserve">TP for </w:t>
      </w:r>
      <w:r w:rsidR="005F5662" w:rsidRPr="00603FE3">
        <w:rPr>
          <w:rFonts w:ascii="Times New Roman" w:hAnsi="Times New Roman"/>
          <w:b/>
          <w:bCs/>
          <w:szCs w:val="20"/>
          <w:lang w:val="en-US"/>
        </w:rPr>
        <w:t xml:space="preserve">Enhancements to </w:t>
      </w:r>
      <w:r w:rsidR="00741165" w:rsidRPr="00603FE3">
        <w:rPr>
          <w:rFonts w:ascii="Times New Roman" w:hAnsi="Times New Roman"/>
          <w:b/>
          <w:bCs/>
          <w:szCs w:val="20"/>
          <w:lang w:val="en-US"/>
        </w:rPr>
        <w:t xml:space="preserve">Scheduling and </w:t>
      </w:r>
      <w:r w:rsidR="005F5662" w:rsidRPr="00603FE3">
        <w:rPr>
          <w:rFonts w:ascii="Times New Roman" w:hAnsi="Times New Roman"/>
          <w:b/>
          <w:bCs/>
          <w:szCs w:val="20"/>
          <w:lang w:val="en-US"/>
        </w:rPr>
        <w:t>HARQ operation for NR-U</w:t>
      </w:r>
      <w:r w:rsidR="00E83F6B" w:rsidRPr="00603FE3">
        <w:rPr>
          <w:rFonts w:ascii="Times New Roman" w:eastAsia="MS Mincho" w:hAnsi="Times New Roman"/>
          <w:b/>
          <w:bCs/>
          <w:szCs w:val="20"/>
          <w:lang w:val="en-US" w:eastAsia="ja-JP"/>
        </w:rPr>
        <w:t xml:space="preserve">                                </w:t>
      </w:r>
      <w:r w:rsidR="00E83F6B" w:rsidRPr="00603FE3">
        <w:rPr>
          <w:rFonts w:ascii="Times New Roman" w:eastAsia="MS Mincho" w:hAnsi="Times New Roman"/>
          <w:b/>
          <w:bCs/>
          <w:szCs w:val="20"/>
          <w:lang w:val="en-US" w:eastAsia="ja-JP"/>
        </w:rPr>
        <w:br/>
      </w:r>
      <w:r w:rsidR="001F3AEC" w:rsidRPr="00603FE3">
        <w:rPr>
          <w:rFonts w:ascii="Times New Roman" w:hAnsi="Times New Roman"/>
          <w:b/>
          <w:snapToGrid w:val="0"/>
          <w:kern w:val="2"/>
          <w:szCs w:val="20"/>
          <w:lang w:val="en-US" w:eastAsia="ko-KR"/>
        </w:rPr>
        <w:t>Document for:</w:t>
      </w:r>
      <w:r w:rsidR="001F3AEC" w:rsidRPr="00603FE3">
        <w:rPr>
          <w:rFonts w:ascii="Times New Roman" w:hAnsi="Times New Roman"/>
          <w:snapToGrid w:val="0"/>
          <w:kern w:val="2"/>
          <w:szCs w:val="20"/>
          <w:lang w:val="en-US" w:eastAsia="ko-KR"/>
        </w:rPr>
        <w:t xml:space="preserve"> </w:t>
      </w:r>
      <w:r w:rsidR="00940B2B" w:rsidRPr="00603FE3">
        <w:rPr>
          <w:rFonts w:ascii="Times New Roman" w:hAnsi="Times New Roman"/>
          <w:snapToGrid w:val="0"/>
          <w:kern w:val="2"/>
          <w:szCs w:val="20"/>
          <w:lang w:val="en-US" w:eastAsia="ko-KR"/>
        </w:rPr>
        <w:tab/>
      </w:r>
      <w:r w:rsidR="001F3AEC" w:rsidRPr="00603FE3">
        <w:rPr>
          <w:rFonts w:ascii="Times New Roman" w:hAnsi="Times New Roman"/>
          <w:b/>
          <w:snapToGrid w:val="0"/>
          <w:kern w:val="2"/>
          <w:szCs w:val="20"/>
          <w:lang w:val="en-US" w:eastAsia="ko-KR"/>
        </w:rPr>
        <w:t>Discussion/Decision</w:t>
      </w:r>
    </w:p>
    <w:p w14:paraId="74D4D531" w14:textId="77777777" w:rsidR="00603FE3" w:rsidRPr="00603FE3" w:rsidRDefault="00603FE3" w:rsidP="00E83F6B">
      <w:pPr>
        <w:jc w:val="left"/>
        <w:rPr>
          <w:rFonts w:ascii="Times New Roman" w:hAnsi="Times New Roman"/>
          <w:b/>
          <w:snapToGrid w:val="0"/>
          <w:kern w:val="2"/>
          <w:szCs w:val="20"/>
          <w:lang w:val="en-US" w:eastAsia="ko-KR"/>
        </w:rPr>
      </w:pPr>
    </w:p>
    <w:p w14:paraId="4C70E9F1" w14:textId="7FEF6D68" w:rsidR="00623807" w:rsidRDefault="00E503C3" w:rsidP="00603FE3">
      <w:pPr>
        <w:pStyle w:val="Heading1"/>
      </w:pPr>
      <w:r w:rsidRPr="00603FE3">
        <w:t>Introduction</w:t>
      </w:r>
      <w:r w:rsidR="00DE31C2" w:rsidRPr="00603FE3">
        <w:t xml:space="preserve"> </w:t>
      </w:r>
    </w:p>
    <w:p w14:paraId="55C072D1" w14:textId="77777777" w:rsidR="007A7C7B" w:rsidRDefault="007A7C7B" w:rsidP="007A7C7B">
      <w:r>
        <w:t>In this paper, we discus one issue identified for agenda item “</w:t>
      </w:r>
      <w:r w:rsidRPr="00A8729B">
        <w:t>Scheduling and HARQ operation for NR-U</w:t>
      </w:r>
      <w:r>
        <w:t>”.</w:t>
      </w:r>
    </w:p>
    <w:p w14:paraId="5301965D" w14:textId="77777777" w:rsidR="007A7C7B" w:rsidRPr="00642AC3" w:rsidRDefault="007A7C7B" w:rsidP="007A7C7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rPr>
          <w:rFonts w:ascii="Times New Roman" w:hAnsi="Times New Roman" w:cs="Times New Roman"/>
        </w:rPr>
      </w:pPr>
      <w:r w:rsidRPr="00642AC3">
        <w:rPr>
          <w:rFonts w:ascii="Times New Roman" w:hAnsi="Times New Roman" w:cs="Times New Roman"/>
        </w:rPr>
        <w:t>CS-RNTI for a DCI scheduling multiple PUSCHs</w:t>
      </w:r>
    </w:p>
    <w:p w14:paraId="7EF250D6" w14:textId="77777777" w:rsidR="007A7C7B" w:rsidRDefault="007A7C7B" w:rsidP="007A7C7B">
      <w:r w:rsidRPr="00C51A76">
        <w:t xml:space="preserve">In </w:t>
      </w:r>
      <w:r>
        <w:t>Rel. 15, when UL DCI schedules a PUSCH, the CRC of the DCI can be scrambled with C-RNTI or CS-RNTI. In the case of CS-RNTI, there are three behaviour depending on the NDI and other fields of the DCI:</w:t>
      </w:r>
    </w:p>
    <w:p w14:paraId="311426E4" w14:textId="77777777" w:rsidR="007A7C7B" w:rsidRDefault="007A7C7B" w:rsidP="007A7C7B">
      <w:pPr>
        <w:pStyle w:val="ListParagraph"/>
        <w:numPr>
          <w:ilvl w:val="0"/>
          <w:numId w:val="12"/>
        </w:numPr>
      </w:pPr>
      <w:r>
        <w:t>If NDI=0, then the DCI either actives or releases a configured UL grant Type 2 subject to validation procedures in 38.213 Section 10.2.</w:t>
      </w:r>
    </w:p>
    <w:p w14:paraId="6D24CA1F" w14:textId="77777777" w:rsidR="007A7C7B" w:rsidRDefault="007A7C7B" w:rsidP="007A7C7B">
      <w:pPr>
        <w:pStyle w:val="ListParagraph"/>
        <w:numPr>
          <w:ilvl w:val="0"/>
          <w:numId w:val="12"/>
        </w:numPr>
      </w:pPr>
      <w:r>
        <w:t>If NDI=1, then the DCI schedule a retransmission of an initial transmission corresponding to a configured UL grant transmission.</w:t>
      </w:r>
    </w:p>
    <w:p w14:paraId="376B0A89" w14:textId="77777777" w:rsidR="007A7C7B" w:rsidRDefault="007A7C7B" w:rsidP="007A7C7B">
      <w:pPr>
        <w:rPr>
          <w:szCs w:val="20"/>
        </w:rPr>
      </w:pPr>
      <w:r>
        <w:t xml:space="preserve">However, with multi-PUSCH enhancements in Rel. 16 NRU, the NDI field can consist of multiple bits. In this case, the number of bits of the NDI field is equal to the </w:t>
      </w:r>
      <w:r>
        <w:rPr>
          <w:szCs w:val="20"/>
        </w:rPr>
        <w:t xml:space="preserve">maximum number of schedulable PUSCHs among all entries in the higher layer parameter </w:t>
      </w:r>
      <w:r>
        <w:rPr>
          <w:i/>
          <w:iCs/>
          <w:szCs w:val="20"/>
        </w:rPr>
        <w:t>pusch-TimeDomainAllocationList-r16</w:t>
      </w:r>
      <w:r>
        <w:rPr>
          <w:szCs w:val="20"/>
        </w:rPr>
        <w:t>, where each bit corresponds to one scheduled PUSCH. There is currently no restriction with respect to CS-RNTI for multi-PUSCH DCI scheduling.</w:t>
      </w:r>
    </w:p>
    <w:p w14:paraId="20800C9A" w14:textId="77777777" w:rsidR="007A7C7B" w:rsidRDefault="007A7C7B" w:rsidP="007A7C7B">
      <w:r>
        <w:rPr>
          <w:szCs w:val="20"/>
        </w:rPr>
        <w:t xml:space="preserve">If a multi-PUSCH DCI is used for </w:t>
      </w:r>
      <w:r>
        <w:t xml:space="preserve">activation / release of a configured UL grant Type 2, it introduces a new type of configured UL grant as consecutive PUSCHs are transmitted within a given configured grant periodicity as shown in Figure 1.  </w:t>
      </w:r>
      <w:r>
        <w:rPr>
          <w:szCs w:val="20"/>
        </w:rPr>
        <w:t xml:space="preserve"> </w:t>
      </w:r>
      <w:r>
        <w:t xml:space="preserve">  </w:t>
      </w:r>
    </w:p>
    <w:p w14:paraId="6B7039D3" w14:textId="77777777" w:rsidR="007A7C7B" w:rsidRDefault="007A7C7B" w:rsidP="007A7C7B">
      <w:pPr>
        <w:keepNext/>
        <w:jc w:val="center"/>
      </w:pPr>
      <w:r>
        <w:rPr>
          <w:noProof/>
        </w:rPr>
        <w:drawing>
          <wp:inline distT="0" distB="0" distL="0" distR="0" wp14:anchorId="7195510C" wp14:editId="08533F7C">
            <wp:extent cx="6428089" cy="930507"/>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65886" cy="950454"/>
                    </a:xfrm>
                    <a:prstGeom prst="rect">
                      <a:avLst/>
                    </a:prstGeom>
                    <a:noFill/>
                  </pic:spPr>
                </pic:pic>
              </a:graphicData>
            </a:graphic>
          </wp:inline>
        </w:drawing>
      </w:r>
    </w:p>
    <w:p w14:paraId="4B67313D" w14:textId="6992B88B" w:rsidR="007A7C7B" w:rsidRDefault="007A7C7B" w:rsidP="007A7C7B">
      <w:pPr>
        <w:pStyle w:val="Caption"/>
        <w:jc w:val="center"/>
      </w:pPr>
      <w:r>
        <w:t xml:space="preserve">Figure </w:t>
      </w:r>
      <w:r>
        <w:fldChar w:fldCharType="begin"/>
      </w:r>
      <w:r>
        <w:instrText xml:space="preserve"> SEQ Figure \* ARABIC </w:instrText>
      </w:r>
      <w:r>
        <w:fldChar w:fldCharType="separate"/>
      </w:r>
      <w:r w:rsidR="0016293C">
        <w:rPr>
          <w:noProof/>
        </w:rPr>
        <w:t>1</w:t>
      </w:r>
      <w:r>
        <w:fldChar w:fldCharType="end"/>
      </w:r>
      <w:r>
        <w:t>: ULCG activated by a multi-PUSCH DCI.</w:t>
      </w:r>
    </w:p>
    <w:p w14:paraId="50D8C60E" w14:textId="77777777" w:rsidR="007A7C7B" w:rsidRDefault="007A7C7B" w:rsidP="007A7C7B">
      <w:r>
        <w:t xml:space="preserve">This type of ULCG results in different TBS’s across different ULCG occasions. Hence, it should be discussed whether it </w:t>
      </w:r>
      <w:proofErr w:type="gramStart"/>
      <w:r>
        <w:t>is allowed to</w:t>
      </w:r>
      <w:proofErr w:type="gramEnd"/>
      <w:r>
        <w:t xml:space="preserve"> use multi-PUSCH DCI for ULCG activation or not.  </w:t>
      </w:r>
    </w:p>
    <w:p w14:paraId="2732D936" w14:textId="77777777" w:rsidR="007A7C7B" w:rsidRDefault="007A7C7B" w:rsidP="007A7C7B">
      <w:r>
        <w:t>On the other hand, multi-PUSCH DCI with CRC scrambled with CS-RNTI can be used to schedule retransmissions of multiple PUSCHs whose initial transmissions were on ULCG resources. In this case, all NDI bits should be set to 1. This case is valid and should be treated same as dynamic PUSCH scheduling with C-RNTI.</w:t>
      </w:r>
    </w:p>
    <w:p w14:paraId="64C3A317" w14:textId="77777777" w:rsidR="007A7C7B" w:rsidRDefault="007A7C7B" w:rsidP="007A7C7B">
      <w:r>
        <w:t xml:space="preserve">In either case, multiple bits of the NDI field cannot be set to different values, i.e., some of the bits being set to 0 (indicating activation / release) and some sets being set to 1 (indicating retransmissions). </w:t>
      </w:r>
    </w:p>
    <w:p w14:paraId="40548538" w14:textId="7636EBC3" w:rsidR="007A7C7B" w:rsidRDefault="007A7C7B" w:rsidP="007A7C7B">
      <w:pPr>
        <w:rPr>
          <w:b/>
          <w:bCs/>
          <w:szCs w:val="20"/>
        </w:rPr>
      </w:pPr>
      <w:r w:rsidRPr="00A719FE">
        <w:rPr>
          <w:b/>
          <w:bCs/>
        </w:rPr>
        <w:t xml:space="preserve">Proposal </w:t>
      </w:r>
      <w:r w:rsidRPr="00A719FE">
        <w:rPr>
          <w:b/>
          <w:bCs/>
        </w:rPr>
        <w:fldChar w:fldCharType="begin"/>
      </w:r>
      <w:r w:rsidRPr="00A719FE">
        <w:rPr>
          <w:b/>
          <w:bCs/>
        </w:rPr>
        <w:instrText xml:space="preserve"> seq prop </w:instrText>
      </w:r>
      <w:r w:rsidRPr="00A719FE">
        <w:rPr>
          <w:b/>
          <w:bCs/>
        </w:rPr>
        <w:fldChar w:fldCharType="separate"/>
      </w:r>
      <w:r w:rsidR="0016293C">
        <w:rPr>
          <w:b/>
          <w:bCs/>
          <w:noProof/>
        </w:rPr>
        <w:t>1</w:t>
      </w:r>
      <w:r w:rsidRPr="00A719FE">
        <w:rPr>
          <w:b/>
          <w:bCs/>
        </w:rPr>
        <w:fldChar w:fldCharType="end"/>
      </w:r>
      <w:r>
        <w:rPr>
          <w:b/>
          <w:bCs/>
        </w:rPr>
        <w:t>. If DCI with CRC scrambled with CS-</w:t>
      </w:r>
      <w:r w:rsidRPr="0088285B">
        <w:rPr>
          <w:b/>
          <w:bCs/>
        </w:rPr>
        <w:t xml:space="preserve">RNTI </w:t>
      </w:r>
      <w:r w:rsidRPr="0088285B">
        <w:rPr>
          <w:b/>
          <w:bCs/>
          <w:szCs w:val="20"/>
        </w:rPr>
        <w:t>schedules more than one PUSCH</w:t>
      </w:r>
      <w:r>
        <w:rPr>
          <w:b/>
          <w:bCs/>
          <w:szCs w:val="20"/>
        </w:rPr>
        <w:t>, it is not expected that the multiple bits of the NDI field are set to different values.</w:t>
      </w:r>
    </w:p>
    <w:p w14:paraId="05878359" w14:textId="77777777" w:rsidR="007A7C7B" w:rsidRPr="00763AC6" w:rsidRDefault="007A7C7B" w:rsidP="007A7C7B">
      <w:pPr>
        <w:pStyle w:val="ListParagraph"/>
        <w:numPr>
          <w:ilvl w:val="0"/>
          <w:numId w:val="13"/>
        </w:numPr>
        <w:rPr>
          <w:b/>
          <w:bCs/>
          <w:szCs w:val="20"/>
        </w:rPr>
      </w:pPr>
      <w:r w:rsidRPr="00763AC6">
        <w:rPr>
          <w:b/>
          <w:bCs/>
          <w:szCs w:val="20"/>
        </w:rPr>
        <w:t>It should be decided if all the bits of the NDI field being set to 0 is supported or not (corresponding to ULCG activation / release).</w:t>
      </w:r>
    </w:p>
    <w:p w14:paraId="3AC9FC6C" w14:textId="7EF4AEE5" w:rsidR="008F3FE1" w:rsidRPr="007A7C7B" w:rsidRDefault="007A7C7B" w:rsidP="007A7C7B">
      <w:pPr>
        <w:pStyle w:val="ListParagraph"/>
        <w:numPr>
          <w:ilvl w:val="0"/>
          <w:numId w:val="13"/>
        </w:numPr>
        <w:rPr>
          <w:b/>
          <w:bCs/>
          <w:szCs w:val="20"/>
        </w:rPr>
      </w:pPr>
      <w:r w:rsidRPr="00763AC6">
        <w:rPr>
          <w:b/>
          <w:bCs/>
          <w:szCs w:val="20"/>
        </w:rPr>
        <w:t xml:space="preserve">It should be allowed that all the bits of the NDI field being set to 1 (corresponding to scheduling retransmissions </w:t>
      </w:r>
      <w:r w:rsidRPr="00763AC6">
        <w:rPr>
          <w:b/>
          <w:bCs/>
        </w:rPr>
        <w:t>of multiple PUSCHs whose initial transmissions were on ULCG resources).</w:t>
      </w:r>
    </w:p>
    <w:sectPr w:rsidR="008F3FE1" w:rsidRPr="007A7C7B" w:rsidSect="0012020F">
      <w:headerReference w:type="even" r:id="rId13"/>
      <w:headerReference w:type="default" r:id="rId14"/>
      <w:footerReference w:type="even" r:id="rId15"/>
      <w:footerReference w:type="default" r:id="rId16"/>
      <w:headerReference w:type="first" r:id="rId17"/>
      <w:footerReference w:type="first" r:id="rId1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B225B" w14:textId="77777777" w:rsidR="00021B42" w:rsidRDefault="00021B42"/>
  </w:endnote>
  <w:endnote w:type="continuationSeparator" w:id="0">
    <w:p w14:paraId="3E836FF3" w14:textId="77777777" w:rsidR="00021B42" w:rsidRDefault="00021B42"/>
  </w:endnote>
  <w:endnote w:type="continuationNotice" w:id="1">
    <w:p w14:paraId="39348297" w14:textId="77777777" w:rsidR="00021B42" w:rsidRDefault="00021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A5B0" w14:textId="77777777" w:rsidR="00A0459C" w:rsidRDefault="00A045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1D4A31" w:rsidRDefault="001D4A31">
    <w:pPr>
      <w:pStyle w:val="Footer"/>
    </w:pPr>
  </w:p>
  <w:p w14:paraId="3A68EC39" w14:textId="77777777" w:rsidR="001D4A31" w:rsidRDefault="001D4A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EE8" w14:textId="77777777" w:rsidR="00A0459C" w:rsidRDefault="00A045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D720D" w14:textId="77777777" w:rsidR="00021B42" w:rsidRDefault="00021B42"/>
  </w:footnote>
  <w:footnote w:type="continuationSeparator" w:id="0">
    <w:p w14:paraId="54B2F7C2" w14:textId="77777777" w:rsidR="00021B42" w:rsidRDefault="00021B42"/>
  </w:footnote>
  <w:footnote w:type="continuationNotice" w:id="1">
    <w:p w14:paraId="1B070DF0" w14:textId="77777777" w:rsidR="00021B42" w:rsidRDefault="00021B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809F6" w14:textId="77777777" w:rsidR="00A0459C" w:rsidRDefault="00A045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715EA" w14:textId="77777777" w:rsidR="00A0459C" w:rsidRDefault="00A045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A4120" w14:textId="77777777" w:rsidR="00A0459C" w:rsidRDefault="00A045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E54C0"/>
    <w:multiLevelType w:val="hybridMultilevel"/>
    <w:tmpl w:val="22E07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B13A67"/>
    <w:multiLevelType w:val="hybridMultilevel"/>
    <w:tmpl w:val="A512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700BA1"/>
    <w:multiLevelType w:val="hybridMultilevel"/>
    <w:tmpl w:val="90DCD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BB22D51"/>
    <w:multiLevelType w:val="hybridMultilevel"/>
    <w:tmpl w:val="789A4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
  </w:num>
  <w:num w:numId="4">
    <w:abstractNumId w:val="0"/>
  </w:num>
  <w:num w:numId="5">
    <w:abstractNumId w:val="10"/>
  </w:num>
  <w:num w:numId="6">
    <w:abstractNumId w:val="2"/>
  </w:num>
  <w:num w:numId="7">
    <w:abstractNumId w:val="12"/>
  </w:num>
  <w:num w:numId="8">
    <w:abstractNumId w:val="5"/>
  </w:num>
  <w:num w:numId="9">
    <w:abstractNumId w:val="8"/>
  </w:num>
  <w:num w:numId="10">
    <w:abstractNumId w:val="7"/>
  </w:num>
  <w:num w:numId="11">
    <w:abstractNumId w:val="4"/>
  </w:num>
  <w:num w:numId="12">
    <w:abstractNumId w:val="9"/>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31F3"/>
    <w:rsid w:val="00004131"/>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17BC0"/>
    <w:rsid w:val="00020190"/>
    <w:rsid w:val="000216EE"/>
    <w:rsid w:val="000217EF"/>
    <w:rsid w:val="000218E4"/>
    <w:rsid w:val="00021B42"/>
    <w:rsid w:val="00021F03"/>
    <w:rsid w:val="0002224E"/>
    <w:rsid w:val="00022FE4"/>
    <w:rsid w:val="000231AC"/>
    <w:rsid w:val="0002412C"/>
    <w:rsid w:val="000245E2"/>
    <w:rsid w:val="000246F2"/>
    <w:rsid w:val="0002503C"/>
    <w:rsid w:val="000253F2"/>
    <w:rsid w:val="00025A33"/>
    <w:rsid w:val="00025B9D"/>
    <w:rsid w:val="00026C21"/>
    <w:rsid w:val="000271E0"/>
    <w:rsid w:val="0003027C"/>
    <w:rsid w:val="000302E5"/>
    <w:rsid w:val="00030C7C"/>
    <w:rsid w:val="00030C8C"/>
    <w:rsid w:val="0003129F"/>
    <w:rsid w:val="00031429"/>
    <w:rsid w:val="000315E9"/>
    <w:rsid w:val="00031A99"/>
    <w:rsid w:val="00031E88"/>
    <w:rsid w:val="00031ED8"/>
    <w:rsid w:val="00032B0D"/>
    <w:rsid w:val="0003358F"/>
    <w:rsid w:val="00033A9A"/>
    <w:rsid w:val="0003491E"/>
    <w:rsid w:val="00034B93"/>
    <w:rsid w:val="00034E30"/>
    <w:rsid w:val="000360C8"/>
    <w:rsid w:val="000362CE"/>
    <w:rsid w:val="0003659C"/>
    <w:rsid w:val="00037105"/>
    <w:rsid w:val="000411DE"/>
    <w:rsid w:val="00041507"/>
    <w:rsid w:val="00041A80"/>
    <w:rsid w:val="00041D87"/>
    <w:rsid w:val="000421F9"/>
    <w:rsid w:val="00042390"/>
    <w:rsid w:val="000426D9"/>
    <w:rsid w:val="000429E5"/>
    <w:rsid w:val="00043787"/>
    <w:rsid w:val="0004453A"/>
    <w:rsid w:val="00044636"/>
    <w:rsid w:val="00044671"/>
    <w:rsid w:val="00044E26"/>
    <w:rsid w:val="000456A5"/>
    <w:rsid w:val="00046862"/>
    <w:rsid w:val="00047971"/>
    <w:rsid w:val="00047E19"/>
    <w:rsid w:val="00050682"/>
    <w:rsid w:val="000508CD"/>
    <w:rsid w:val="000511F0"/>
    <w:rsid w:val="00051426"/>
    <w:rsid w:val="00051FF1"/>
    <w:rsid w:val="0005204A"/>
    <w:rsid w:val="00052BBF"/>
    <w:rsid w:val="00052E9E"/>
    <w:rsid w:val="00053BED"/>
    <w:rsid w:val="00053D96"/>
    <w:rsid w:val="000540E0"/>
    <w:rsid w:val="0005435E"/>
    <w:rsid w:val="00054388"/>
    <w:rsid w:val="00054F40"/>
    <w:rsid w:val="00055090"/>
    <w:rsid w:val="00055385"/>
    <w:rsid w:val="00055425"/>
    <w:rsid w:val="000555EF"/>
    <w:rsid w:val="00055D89"/>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537"/>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4D9C"/>
    <w:rsid w:val="0007507E"/>
    <w:rsid w:val="0007519E"/>
    <w:rsid w:val="000751D3"/>
    <w:rsid w:val="00075227"/>
    <w:rsid w:val="000755FA"/>
    <w:rsid w:val="00076566"/>
    <w:rsid w:val="00076FA3"/>
    <w:rsid w:val="0007717C"/>
    <w:rsid w:val="000772C9"/>
    <w:rsid w:val="00077E17"/>
    <w:rsid w:val="00077EEC"/>
    <w:rsid w:val="00077F07"/>
    <w:rsid w:val="000805FC"/>
    <w:rsid w:val="0008092E"/>
    <w:rsid w:val="000809C1"/>
    <w:rsid w:val="000809EA"/>
    <w:rsid w:val="00080D61"/>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3404"/>
    <w:rsid w:val="0009372D"/>
    <w:rsid w:val="00093E16"/>
    <w:rsid w:val="00094011"/>
    <w:rsid w:val="000941AA"/>
    <w:rsid w:val="00094210"/>
    <w:rsid w:val="00095665"/>
    <w:rsid w:val="000961DD"/>
    <w:rsid w:val="00096277"/>
    <w:rsid w:val="000968E5"/>
    <w:rsid w:val="00096E07"/>
    <w:rsid w:val="00097442"/>
    <w:rsid w:val="00097926"/>
    <w:rsid w:val="00097D28"/>
    <w:rsid w:val="000A0CB7"/>
    <w:rsid w:val="000A1F96"/>
    <w:rsid w:val="000A2C65"/>
    <w:rsid w:val="000A3443"/>
    <w:rsid w:val="000A5D78"/>
    <w:rsid w:val="000A69EC"/>
    <w:rsid w:val="000A6C22"/>
    <w:rsid w:val="000A6E36"/>
    <w:rsid w:val="000A7935"/>
    <w:rsid w:val="000A7B2F"/>
    <w:rsid w:val="000A7EE3"/>
    <w:rsid w:val="000B03C8"/>
    <w:rsid w:val="000B0D60"/>
    <w:rsid w:val="000B14AB"/>
    <w:rsid w:val="000B14C3"/>
    <w:rsid w:val="000B17D3"/>
    <w:rsid w:val="000B1FBB"/>
    <w:rsid w:val="000B213D"/>
    <w:rsid w:val="000B28F8"/>
    <w:rsid w:val="000B2AAB"/>
    <w:rsid w:val="000B2DC5"/>
    <w:rsid w:val="000B3075"/>
    <w:rsid w:val="000B32E0"/>
    <w:rsid w:val="000B33B1"/>
    <w:rsid w:val="000B3CCC"/>
    <w:rsid w:val="000B3EDD"/>
    <w:rsid w:val="000B4499"/>
    <w:rsid w:val="000B4B9E"/>
    <w:rsid w:val="000B4C5F"/>
    <w:rsid w:val="000B5476"/>
    <w:rsid w:val="000B557F"/>
    <w:rsid w:val="000B62C0"/>
    <w:rsid w:val="000B6519"/>
    <w:rsid w:val="000B6863"/>
    <w:rsid w:val="000C048A"/>
    <w:rsid w:val="000C050B"/>
    <w:rsid w:val="000C1076"/>
    <w:rsid w:val="000C1CC1"/>
    <w:rsid w:val="000C229D"/>
    <w:rsid w:val="000C24CB"/>
    <w:rsid w:val="000C2A97"/>
    <w:rsid w:val="000C345A"/>
    <w:rsid w:val="000C39FD"/>
    <w:rsid w:val="000C3AF6"/>
    <w:rsid w:val="000C3D60"/>
    <w:rsid w:val="000C41E9"/>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58B7"/>
    <w:rsid w:val="000D6168"/>
    <w:rsid w:val="000D678B"/>
    <w:rsid w:val="000D7163"/>
    <w:rsid w:val="000D72A8"/>
    <w:rsid w:val="000D76DB"/>
    <w:rsid w:val="000D7FCA"/>
    <w:rsid w:val="000E0796"/>
    <w:rsid w:val="000E16C4"/>
    <w:rsid w:val="000E1A95"/>
    <w:rsid w:val="000E1B31"/>
    <w:rsid w:val="000E1D34"/>
    <w:rsid w:val="000E1DB2"/>
    <w:rsid w:val="000E2433"/>
    <w:rsid w:val="000E284C"/>
    <w:rsid w:val="000E2B92"/>
    <w:rsid w:val="000E2CB4"/>
    <w:rsid w:val="000E328E"/>
    <w:rsid w:val="000E3332"/>
    <w:rsid w:val="000E36C6"/>
    <w:rsid w:val="000E3868"/>
    <w:rsid w:val="000E4414"/>
    <w:rsid w:val="000E4740"/>
    <w:rsid w:val="000E49C5"/>
    <w:rsid w:val="000E4D41"/>
    <w:rsid w:val="000E5826"/>
    <w:rsid w:val="000E5A21"/>
    <w:rsid w:val="000E68B3"/>
    <w:rsid w:val="000E7129"/>
    <w:rsid w:val="000E79F2"/>
    <w:rsid w:val="000E7DF1"/>
    <w:rsid w:val="000F0A6C"/>
    <w:rsid w:val="000F0B3F"/>
    <w:rsid w:val="000F1267"/>
    <w:rsid w:val="000F15B5"/>
    <w:rsid w:val="000F2483"/>
    <w:rsid w:val="000F32E2"/>
    <w:rsid w:val="000F32E5"/>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234C"/>
    <w:rsid w:val="00102DAE"/>
    <w:rsid w:val="00103662"/>
    <w:rsid w:val="00103C6C"/>
    <w:rsid w:val="00103E3A"/>
    <w:rsid w:val="00104737"/>
    <w:rsid w:val="00104D3A"/>
    <w:rsid w:val="00105E78"/>
    <w:rsid w:val="00105EC0"/>
    <w:rsid w:val="00106464"/>
    <w:rsid w:val="001077B6"/>
    <w:rsid w:val="001078FE"/>
    <w:rsid w:val="00107A4E"/>
    <w:rsid w:val="00107EB4"/>
    <w:rsid w:val="00111AC3"/>
    <w:rsid w:val="00111B4D"/>
    <w:rsid w:val="0011214F"/>
    <w:rsid w:val="00112188"/>
    <w:rsid w:val="00112A66"/>
    <w:rsid w:val="00112BFB"/>
    <w:rsid w:val="00114C96"/>
    <w:rsid w:val="00114DE7"/>
    <w:rsid w:val="00114E20"/>
    <w:rsid w:val="0011532B"/>
    <w:rsid w:val="0011565E"/>
    <w:rsid w:val="00115B90"/>
    <w:rsid w:val="0011755D"/>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43F"/>
    <w:rsid w:val="00127AFA"/>
    <w:rsid w:val="00127D11"/>
    <w:rsid w:val="00127E2C"/>
    <w:rsid w:val="00130013"/>
    <w:rsid w:val="00130496"/>
    <w:rsid w:val="00130897"/>
    <w:rsid w:val="001308E1"/>
    <w:rsid w:val="00130D19"/>
    <w:rsid w:val="0013171F"/>
    <w:rsid w:val="001321A5"/>
    <w:rsid w:val="00132357"/>
    <w:rsid w:val="00132573"/>
    <w:rsid w:val="001325EE"/>
    <w:rsid w:val="001329E8"/>
    <w:rsid w:val="00132B1E"/>
    <w:rsid w:val="00132FB0"/>
    <w:rsid w:val="00133490"/>
    <w:rsid w:val="00133E6A"/>
    <w:rsid w:val="00134295"/>
    <w:rsid w:val="00135054"/>
    <w:rsid w:val="001357C6"/>
    <w:rsid w:val="00135B58"/>
    <w:rsid w:val="00135E14"/>
    <w:rsid w:val="00135F7A"/>
    <w:rsid w:val="00136479"/>
    <w:rsid w:val="0013697C"/>
    <w:rsid w:val="00137F83"/>
    <w:rsid w:val="0014146C"/>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D09"/>
    <w:rsid w:val="00144EC2"/>
    <w:rsid w:val="0014577A"/>
    <w:rsid w:val="00145C8E"/>
    <w:rsid w:val="00146178"/>
    <w:rsid w:val="00146355"/>
    <w:rsid w:val="00146BD0"/>
    <w:rsid w:val="00147BF2"/>
    <w:rsid w:val="00147D1F"/>
    <w:rsid w:val="0015139E"/>
    <w:rsid w:val="001514F3"/>
    <w:rsid w:val="00151579"/>
    <w:rsid w:val="001517F3"/>
    <w:rsid w:val="00151823"/>
    <w:rsid w:val="00151831"/>
    <w:rsid w:val="001518B6"/>
    <w:rsid w:val="00151BC7"/>
    <w:rsid w:val="00151FA6"/>
    <w:rsid w:val="001520C2"/>
    <w:rsid w:val="001529DB"/>
    <w:rsid w:val="00152D7D"/>
    <w:rsid w:val="0015385D"/>
    <w:rsid w:val="00153E68"/>
    <w:rsid w:val="001542CB"/>
    <w:rsid w:val="001549BD"/>
    <w:rsid w:val="00156BB9"/>
    <w:rsid w:val="00156CDD"/>
    <w:rsid w:val="00156F07"/>
    <w:rsid w:val="001574AC"/>
    <w:rsid w:val="00157754"/>
    <w:rsid w:val="00157CF3"/>
    <w:rsid w:val="00157EA6"/>
    <w:rsid w:val="00157FE0"/>
    <w:rsid w:val="00160083"/>
    <w:rsid w:val="0016011D"/>
    <w:rsid w:val="00160214"/>
    <w:rsid w:val="001603DE"/>
    <w:rsid w:val="0016049C"/>
    <w:rsid w:val="00160531"/>
    <w:rsid w:val="00160627"/>
    <w:rsid w:val="00160F5A"/>
    <w:rsid w:val="00161561"/>
    <w:rsid w:val="00161BE0"/>
    <w:rsid w:val="00161BE1"/>
    <w:rsid w:val="00161D32"/>
    <w:rsid w:val="00162075"/>
    <w:rsid w:val="0016293C"/>
    <w:rsid w:val="001656AF"/>
    <w:rsid w:val="00165A12"/>
    <w:rsid w:val="00165A1F"/>
    <w:rsid w:val="00165CEE"/>
    <w:rsid w:val="00166B73"/>
    <w:rsid w:val="001672C7"/>
    <w:rsid w:val="001679AF"/>
    <w:rsid w:val="00167ACC"/>
    <w:rsid w:val="00167B28"/>
    <w:rsid w:val="00167D00"/>
    <w:rsid w:val="0017016B"/>
    <w:rsid w:val="0017046A"/>
    <w:rsid w:val="00170A22"/>
    <w:rsid w:val="00170D68"/>
    <w:rsid w:val="001719AA"/>
    <w:rsid w:val="0017275A"/>
    <w:rsid w:val="00172B8E"/>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1E4"/>
    <w:rsid w:val="0018731E"/>
    <w:rsid w:val="00187CA3"/>
    <w:rsid w:val="00190256"/>
    <w:rsid w:val="00190A84"/>
    <w:rsid w:val="00190C98"/>
    <w:rsid w:val="00190D95"/>
    <w:rsid w:val="00190DE3"/>
    <w:rsid w:val="00191484"/>
    <w:rsid w:val="00191BB7"/>
    <w:rsid w:val="001921F0"/>
    <w:rsid w:val="00193474"/>
    <w:rsid w:val="001939CB"/>
    <w:rsid w:val="001941AE"/>
    <w:rsid w:val="00194256"/>
    <w:rsid w:val="001946E7"/>
    <w:rsid w:val="001947AB"/>
    <w:rsid w:val="0019517F"/>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C1F"/>
    <w:rsid w:val="001A6E69"/>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A24"/>
    <w:rsid w:val="001B78A4"/>
    <w:rsid w:val="001B7D9E"/>
    <w:rsid w:val="001B7E52"/>
    <w:rsid w:val="001C0999"/>
    <w:rsid w:val="001C20E8"/>
    <w:rsid w:val="001C2BFB"/>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806"/>
    <w:rsid w:val="001D2C8E"/>
    <w:rsid w:val="001D30B9"/>
    <w:rsid w:val="001D36CE"/>
    <w:rsid w:val="001D3AFD"/>
    <w:rsid w:val="001D47EE"/>
    <w:rsid w:val="001D487D"/>
    <w:rsid w:val="001D4A31"/>
    <w:rsid w:val="001D4F48"/>
    <w:rsid w:val="001D4FD3"/>
    <w:rsid w:val="001D51E2"/>
    <w:rsid w:val="001D5436"/>
    <w:rsid w:val="001D56B2"/>
    <w:rsid w:val="001D57D8"/>
    <w:rsid w:val="001D5A57"/>
    <w:rsid w:val="001D5B8F"/>
    <w:rsid w:val="001D5CC7"/>
    <w:rsid w:val="001D6EA3"/>
    <w:rsid w:val="001D74C9"/>
    <w:rsid w:val="001D755E"/>
    <w:rsid w:val="001D7AA3"/>
    <w:rsid w:val="001E01A4"/>
    <w:rsid w:val="001E11AC"/>
    <w:rsid w:val="001E1538"/>
    <w:rsid w:val="001E173F"/>
    <w:rsid w:val="001E1B54"/>
    <w:rsid w:val="001E1FC9"/>
    <w:rsid w:val="001E1FCE"/>
    <w:rsid w:val="001E219E"/>
    <w:rsid w:val="001E21FE"/>
    <w:rsid w:val="001E254E"/>
    <w:rsid w:val="001E2BE7"/>
    <w:rsid w:val="001E3B7B"/>
    <w:rsid w:val="001E51DC"/>
    <w:rsid w:val="001E587B"/>
    <w:rsid w:val="001E5ED3"/>
    <w:rsid w:val="001E60A2"/>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1C2"/>
    <w:rsid w:val="002037B0"/>
    <w:rsid w:val="00203C8A"/>
    <w:rsid w:val="00204247"/>
    <w:rsid w:val="00204579"/>
    <w:rsid w:val="00204632"/>
    <w:rsid w:val="00204846"/>
    <w:rsid w:val="00204BDF"/>
    <w:rsid w:val="002057E5"/>
    <w:rsid w:val="002059E4"/>
    <w:rsid w:val="00206B7F"/>
    <w:rsid w:val="00206FF5"/>
    <w:rsid w:val="00207997"/>
    <w:rsid w:val="00210246"/>
    <w:rsid w:val="00210329"/>
    <w:rsid w:val="00211A1A"/>
    <w:rsid w:val="002126AD"/>
    <w:rsid w:val="0021273A"/>
    <w:rsid w:val="00212799"/>
    <w:rsid w:val="002129BD"/>
    <w:rsid w:val="002131EB"/>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3A3"/>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DCC"/>
    <w:rsid w:val="00233F70"/>
    <w:rsid w:val="00234036"/>
    <w:rsid w:val="00234394"/>
    <w:rsid w:val="002349CD"/>
    <w:rsid w:val="00234E2F"/>
    <w:rsid w:val="00235487"/>
    <w:rsid w:val="00235A1D"/>
    <w:rsid w:val="00236293"/>
    <w:rsid w:val="00236518"/>
    <w:rsid w:val="00236D71"/>
    <w:rsid w:val="00237251"/>
    <w:rsid w:val="002374A5"/>
    <w:rsid w:val="0024048E"/>
    <w:rsid w:val="00241E68"/>
    <w:rsid w:val="00242530"/>
    <w:rsid w:val="00242C05"/>
    <w:rsid w:val="00243954"/>
    <w:rsid w:val="00243F08"/>
    <w:rsid w:val="0024413A"/>
    <w:rsid w:val="0024467D"/>
    <w:rsid w:val="00244D7E"/>
    <w:rsid w:val="00245189"/>
    <w:rsid w:val="00245406"/>
    <w:rsid w:val="002457C9"/>
    <w:rsid w:val="002502B4"/>
    <w:rsid w:val="00250508"/>
    <w:rsid w:val="002514E7"/>
    <w:rsid w:val="00251A5E"/>
    <w:rsid w:val="002525D6"/>
    <w:rsid w:val="00252930"/>
    <w:rsid w:val="0025321F"/>
    <w:rsid w:val="0025371F"/>
    <w:rsid w:val="00254098"/>
    <w:rsid w:val="00254370"/>
    <w:rsid w:val="002548EA"/>
    <w:rsid w:val="00254ABD"/>
    <w:rsid w:val="00255224"/>
    <w:rsid w:val="00255D2C"/>
    <w:rsid w:val="0025624C"/>
    <w:rsid w:val="002568A9"/>
    <w:rsid w:val="0025704F"/>
    <w:rsid w:val="002573A0"/>
    <w:rsid w:val="00257F65"/>
    <w:rsid w:val="0026035B"/>
    <w:rsid w:val="002614F6"/>
    <w:rsid w:val="00261B17"/>
    <w:rsid w:val="00262267"/>
    <w:rsid w:val="00262328"/>
    <w:rsid w:val="00263934"/>
    <w:rsid w:val="00263B0E"/>
    <w:rsid w:val="00263EF0"/>
    <w:rsid w:val="00264072"/>
    <w:rsid w:val="0026423D"/>
    <w:rsid w:val="00264413"/>
    <w:rsid w:val="0026451F"/>
    <w:rsid w:val="002646FA"/>
    <w:rsid w:val="002656C8"/>
    <w:rsid w:val="002658F0"/>
    <w:rsid w:val="00265B94"/>
    <w:rsid w:val="002663FB"/>
    <w:rsid w:val="00266D58"/>
    <w:rsid w:val="00266EE0"/>
    <w:rsid w:val="0026785A"/>
    <w:rsid w:val="00270583"/>
    <w:rsid w:val="002707C9"/>
    <w:rsid w:val="0027107C"/>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0BC"/>
    <w:rsid w:val="00277797"/>
    <w:rsid w:val="00277AAF"/>
    <w:rsid w:val="00280156"/>
    <w:rsid w:val="002805D8"/>
    <w:rsid w:val="00280718"/>
    <w:rsid w:val="002819C7"/>
    <w:rsid w:val="00281AD8"/>
    <w:rsid w:val="00281F49"/>
    <w:rsid w:val="00281F5E"/>
    <w:rsid w:val="002823CF"/>
    <w:rsid w:val="002828CE"/>
    <w:rsid w:val="00282A65"/>
    <w:rsid w:val="00283281"/>
    <w:rsid w:val="002840F4"/>
    <w:rsid w:val="00285B05"/>
    <w:rsid w:val="002866D5"/>
    <w:rsid w:val="002867B4"/>
    <w:rsid w:val="00286D59"/>
    <w:rsid w:val="00290CDD"/>
    <w:rsid w:val="00290EB3"/>
    <w:rsid w:val="002912FB"/>
    <w:rsid w:val="00291403"/>
    <w:rsid w:val="002914C6"/>
    <w:rsid w:val="0029159C"/>
    <w:rsid w:val="0029161E"/>
    <w:rsid w:val="0029186E"/>
    <w:rsid w:val="00291CEC"/>
    <w:rsid w:val="00292260"/>
    <w:rsid w:val="002925A9"/>
    <w:rsid w:val="0029308D"/>
    <w:rsid w:val="002930C9"/>
    <w:rsid w:val="0029318B"/>
    <w:rsid w:val="00293427"/>
    <w:rsid w:val="002935B5"/>
    <w:rsid w:val="00293E41"/>
    <w:rsid w:val="00294DCB"/>
    <w:rsid w:val="00295100"/>
    <w:rsid w:val="0029650E"/>
    <w:rsid w:val="00296ACB"/>
    <w:rsid w:val="00296B46"/>
    <w:rsid w:val="002973D1"/>
    <w:rsid w:val="00297D03"/>
    <w:rsid w:val="00297F02"/>
    <w:rsid w:val="002A0587"/>
    <w:rsid w:val="002A0902"/>
    <w:rsid w:val="002A0D78"/>
    <w:rsid w:val="002A0F48"/>
    <w:rsid w:val="002A120A"/>
    <w:rsid w:val="002A14D9"/>
    <w:rsid w:val="002A15A0"/>
    <w:rsid w:val="002A20F7"/>
    <w:rsid w:val="002A2EA7"/>
    <w:rsid w:val="002A2FC5"/>
    <w:rsid w:val="002A35AC"/>
    <w:rsid w:val="002A384D"/>
    <w:rsid w:val="002A38C2"/>
    <w:rsid w:val="002A3992"/>
    <w:rsid w:val="002A4B76"/>
    <w:rsid w:val="002A4D57"/>
    <w:rsid w:val="002A50A1"/>
    <w:rsid w:val="002A539D"/>
    <w:rsid w:val="002A62C0"/>
    <w:rsid w:val="002A651F"/>
    <w:rsid w:val="002A696C"/>
    <w:rsid w:val="002A6C16"/>
    <w:rsid w:val="002A6D62"/>
    <w:rsid w:val="002A6F48"/>
    <w:rsid w:val="002A74B2"/>
    <w:rsid w:val="002A75E8"/>
    <w:rsid w:val="002A76FF"/>
    <w:rsid w:val="002B1EE8"/>
    <w:rsid w:val="002B24DF"/>
    <w:rsid w:val="002B24FB"/>
    <w:rsid w:val="002B2BFD"/>
    <w:rsid w:val="002B2D64"/>
    <w:rsid w:val="002B2EDE"/>
    <w:rsid w:val="002B2F71"/>
    <w:rsid w:val="002B37AD"/>
    <w:rsid w:val="002B3D10"/>
    <w:rsid w:val="002B3E7D"/>
    <w:rsid w:val="002B46CD"/>
    <w:rsid w:val="002B4AFC"/>
    <w:rsid w:val="002B532A"/>
    <w:rsid w:val="002B5561"/>
    <w:rsid w:val="002B5765"/>
    <w:rsid w:val="002B599D"/>
    <w:rsid w:val="002B5BF2"/>
    <w:rsid w:val="002B605B"/>
    <w:rsid w:val="002B6393"/>
    <w:rsid w:val="002B73A6"/>
    <w:rsid w:val="002B7715"/>
    <w:rsid w:val="002C0FFF"/>
    <w:rsid w:val="002C1047"/>
    <w:rsid w:val="002C130C"/>
    <w:rsid w:val="002C1D16"/>
    <w:rsid w:val="002C26BF"/>
    <w:rsid w:val="002C2EFE"/>
    <w:rsid w:val="002C31B8"/>
    <w:rsid w:val="002C40AC"/>
    <w:rsid w:val="002C5282"/>
    <w:rsid w:val="002C53C0"/>
    <w:rsid w:val="002C5956"/>
    <w:rsid w:val="002C5C07"/>
    <w:rsid w:val="002C658F"/>
    <w:rsid w:val="002C6808"/>
    <w:rsid w:val="002D038B"/>
    <w:rsid w:val="002D055E"/>
    <w:rsid w:val="002D0AF7"/>
    <w:rsid w:val="002D13FC"/>
    <w:rsid w:val="002D1650"/>
    <w:rsid w:val="002D18E4"/>
    <w:rsid w:val="002D1BE4"/>
    <w:rsid w:val="002D1DD3"/>
    <w:rsid w:val="002D2344"/>
    <w:rsid w:val="002D28E1"/>
    <w:rsid w:val="002D2A3C"/>
    <w:rsid w:val="002D3085"/>
    <w:rsid w:val="002D3343"/>
    <w:rsid w:val="002D35FE"/>
    <w:rsid w:val="002D39BE"/>
    <w:rsid w:val="002D422D"/>
    <w:rsid w:val="002D453F"/>
    <w:rsid w:val="002D479E"/>
    <w:rsid w:val="002D4B93"/>
    <w:rsid w:val="002D5242"/>
    <w:rsid w:val="002D534B"/>
    <w:rsid w:val="002D5589"/>
    <w:rsid w:val="002D5964"/>
    <w:rsid w:val="002D673C"/>
    <w:rsid w:val="002D6817"/>
    <w:rsid w:val="002D6D45"/>
    <w:rsid w:val="002D787C"/>
    <w:rsid w:val="002D7F09"/>
    <w:rsid w:val="002E03F0"/>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C99"/>
    <w:rsid w:val="002F0DB5"/>
    <w:rsid w:val="002F1116"/>
    <w:rsid w:val="002F1B28"/>
    <w:rsid w:val="002F2AE6"/>
    <w:rsid w:val="002F3531"/>
    <w:rsid w:val="002F3B30"/>
    <w:rsid w:val="002F3C6E"/>
    <w:rsid w:val="002F45BB"/>
    <w:rsid w:val="002F4C62"/>
    <w:rsid w:val="002F4EFC"/>
    <w:rsid w:val="002F53C0"/>
    <w:rsid w:val="002F583C"/>
    <w:rsid w:val="002F67FD"/>
    <w:rsid w:val="002F6959"/>
    <w:rsid w:val="002F7285"/>
    <w:rsid w:val="003000D4"/>
    <w:rsid w:val="0030068F"/>
    <w:rsid w:val="00300BA7"/>
    <w:rsid w:val="00301033"/>
    <w:rsid w:val="00301149"/>
    <w:rsid w:val="00301427"/>
    <w:rsid w:val="00301E24"/>
    <w:rsid w:val="0030206B"/>
    <w:rsid w:val="003021DD"/>
    <w:rsid w:val="003022E4"/>
    <w:rsid w:val="003028C3"/>
    <w:rsid w:val="00302E4D"/>
    <w:rsid w:val="00303668"/>
    <w:rsid w:val="0030376D"/>
    <w:rsid w:val="00303AF2"/>
    <w:rsid w:val="0030411C"/>
    <w:rsid w:val="003049FC"/>
    <w:rsid w:val="00304A33"/>
    <w:rsid w:val="00305046"/>
    <w:rsid w:val="003060D5"/>
    <w:rsid w:val="00306BF6"/>
    <w:rsid w:val="00307CD4"/>
    <w:rsid w:val="00307D0C"/>
    <w:rsid w:val="00307EED"/>
    <w:rsid w:val="00311776"/>
    <w:rsid w:val="00311E9F"/>
    <w:rsid w:val="00312049"/>
    <w:rsid w:val="003125B6"/>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CC0"/>
    <w:rsid w:val="00327D49"/>
    <w:rsid w:val="0033065F"/>
    <w:rsid w:val="00330DE8"/>
    <w:rsid w:val="00331945"/>
    <w:rsid w:val="003319FE"/>
    <w:rsid w:val="00331F77"/>
    <w:rsid w:val="00332016"/>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2F7C"/>
    <w:rsid w:val="00343D72"/>
    <w:rsid w:val="00344CE8"/>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BBA"/>
    <w:rsid w:val="003554F8"/>
    <w:rsid w:val="00356C98"/>
    <w:rsid w:val="00356EB7"/>
    <w:rsid w:val="0035779E"/>
    <w:rsid w:val="0036020A"/>
    <w:rsid w:val="0036069B"/>
    <w:rsid w:val="00360FB6"/>
    <w:rsid w:val="00361053"/>
    <w:rsid w:val="003611BF"/>
    <w:rsid w:val="0036135B"/>
    <w:rsid w:val="003614F4"/>
    <w:rsid w:val="00361B37"/>
    <w:rsid w:val="00362083"/>
    <w:rsid w:val="00362A44"/>
    <w:rsid w:val="00362D50"/>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7D1"/>
    <w:rsid w:val="00380DA4"/>
    <w:rsid w:val="00380F2C"/>
    <w:rsid w:val="00381E25"/>
    <w:rsid w:val="00381FAE"/>
    <w:rsid w:val="00382157"/>
    <w:rsid w:val="003824D8"/>
    <w:rsid w:val="003830E6"/>
    <w:rsid w:val="00383583"/>
    <w:rsid w:val="00383647"/>
    <w:rsid w:val="0038367F"/>
    <w:rsid w:val="0038379E"/>
    <w:rsid w:val="00383B43"/>
    <w:rsid w:val="00384AAF"/>
    <w:rsid w:val="00385D30"/>
    <w:rsid w:val="00385FBC"/>
    <w:rsid w:val="003860BD"/>
    <w:rsid w:val="0038619F"/>
    <w:rsid w:val="003862F7"/>
    <w:rsid w:val="00387CB0"/>
    <w:rsid w:val="00390456"/>
    <w:rsid w:val="0039057B"/>
    <w:rsid w:val="00390D6C"/>
    <w:rsid w:val="00391574"/>
    <w:rsid w:val="0039158C"/>
    <w:rsid w:val="00391B15"/>
    <w:rsid w:val="00391EA8"/>
    <w:rsid w:val="0039317E"/>
    <w:rsid w:val="003931B3"/>
    <w:rsid w:val="00393913"/>
    <w:rsid w:val="00393C8A"/>
    <w:rsid w:val="00393E1D"/>
    <w:rsid w:val="00394326"/>
    <w:rsid w:val="003947D4"/>
    <w:rsid w:val="00394F9F"/>
    <w:rsid w:val="00395605"/>
    <w:rsid w:val="00395F0D"/>
    <w:rsid w:val="00395FA6"/>
    <w:rsid w:val="00396419"/>
    <w:rsid w:val="003967A6"/>
    <w:rsid w:val="00396E62"/>
    <w:rsid w:val="00396FB2"/>
    <w:rsid w:val="003974E9"/>
    <w:rsid w:val="003A17B9"/>
    <w:rsid w:val="003A1ACF"/>
    <w:rsid w:val="003A22C7"/>
    <w:rsid w:val="003A23A1"/>
    <w:rsid w:val="003A3D27"/>
    <w:rsid w:val="003A42FD"/>
    <w:rsid w:val="003A47CB"/>
    <w:rsid w:val="003A4B02"/>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681A"/>
    <w:rsid w:val="003B7A2E"/>
    <w:rsid w:val="003C0471"/>
    <w:rsid w:val="003C18B1"/>
    <w:rsid w:val="003C3592"/>
    <w:rsid w:val="003C3679"/>
    <w:rsid w:val="003C3B2C"/>
    <w:rsid w:val="003C413D"/>
    <w:rsid w:val="003C42E6"/>
    <w:rsid w:val="003C52DF"/>
    <w:rsid w:val="003C6D39"/>
    <w:rsid w:val="003C77EA"/>
    <w:rsid w:val="003C78C7"/>
    <w:rsid w:val="003C7AF5"/>
    <w:rsid w:val="003D0945"/>
    <w:rsid w:val="003D0DFF"/>
    <w:rsid w:val="003D1706"/>
    <w:rsid w:val="003D1B49"/>
    <w:rsid w:val="003D1BE6"/>
    <w:rsid w:val="003D35C3"/>
    <w:rsid w:val="003D3BBB"/>
    <w:rsid w:val="003D4E20"/>
    <w:rsid w:val="003D4F4C"/>
    <w:rsid w:val="003D5316"/>
    <w:rsid w:val="003D625A"/>
    <w:rsid w:val="003D632C"/>
    <w:rsid w:val="003D64A9"/>
    <w:rsid w:val="003D67B5"/>
    <w:rsid w:val="003D6E06"/>
    <w:rsid w:val="003D7171"/>
    <w:rsid w:val="003D786A"/>
    <w:rsid w:val="003D78FF"/>
    <w:rsid w:val="003D7BE2"/>
    <w:rsid w:val="003E0BDA"/>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0959"/>
    <w:rsid w:val="003F2767"/>
    <w:rsid w:val="003F3867"/>
    <w:rsid w:val="003F3986"/>
    <w:rsid w:val="003F434D"/>
    <w:rsid w:val="003F4B2A"/>
    <w:rsid w:val="003F55AF"/>
    <w:rsid w:val="003F5D7F"/>
    <w:rsid w:val="003F5DED"/>
    <w:rsid w:val="003F622F"/>
    <w:rsid w:val="003F6859"/>
    <w:rsid w:val="003F73AE"/>
    <w:rsid w:val="003F74FA"/>
    <w:rsid w:val="003F76BC"/>
    <w:rsid w:val="003F7B43"/>
    <w:rsid w:val="003F7C08"/>
    <w:rsid w:val="003F7F7C"/>
    <w:rsid w:val="004000E5"/>
    <w:rsid w:val="00400A8C"/>
    <w:rsid w:val="0040146F"/>
    <w:rsid w:val="00401712"/>
    <w:rsid w:val="004022C0"/>
    <w:rsid w:val="004022CD"/>
    <w:rsid w:val="00402491"/>
    <w:rsid w:val="00402C5C"/>
    <w:rsid w:val="00402FE1"/>
    <w:rsid w:val="0040410E"/>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4A0F"/>
    <w:rsid w:val="00415766"/>
    <w:rsid w:val="00416576"/>
    <w:rsid w:val="00416B4B"/>
    <w:rsid w:val="004175E0"/>
    <w:rsid w:val="004179F4"/>
    <w:rsid w:val="00422F4A"/>
    <w:rsid w:val="00424482"/>
    <w:rsid w:val="004244DD"/>
    <w:rsid w:val="0042508D"/>
    <w:rsid w:val="004259C7"/>
    <w:rsid w:val="004264D6"/>
    <w:rsid w:val="00426BFD"/>
    <w:rsid w:val="00426F0E"/>
    <w:rsid w:val="0042757E"/>
    <w:rsid w:val="00427643"/>
    <w:rsid w:val="00427DA5"/>
    <w:rsid w:val="00427E08"/>
    <w:rsid w:val="00427E5C"/>
    <w:rsid w:val="00430BE9"/>
    <w:rsid w:val="00431F38"/>
    <w:rsid w:val="004327B2"/>
    <w:rsid w:val="00432C90"/>
    <w:rsid w:val="00432D5E"/>
    <w:rsid w:val="00433158"/>
    <w:rsid w:val="0043315E"/>
    <w:rsid w:val="004331A8"/>
    <w:rsid w:val="00433496"/>
    <w:rsid w:val="00434236"/>
    <w:rsid w:val="00434D0E"/>
    <w:rsid w:val="004354C4"/>
    <w:rsid w:val="00435924"/>
    <w:rsid w:val="00435AC7"/>
    <w:rsid w:val="00435B6F"/>
    <w:rsid w:val="004368D0"/>
    <w:rsid w:val="00437073"/>
    <w:rsid w:val="004370EF"/>
    <w:rsid w:val="00437499"/>
    <w:rsid w:val="00441887"/>
    <w:rsid w:val="004418A2"/>
    <w:rsid w:val="00441BD1"/>
    <w:rsid w:val="004425D9"/>
    <w:rsid w:val="00443053"/>
    <w:rsid w:val="004432BE"/>
    <w:rsid w:val="00443515"/>
    <w:rsid w:val="0044373E"/>
    <w:rsid w:val="004451B6"/>
    <w:rsid w:val="004451F2"/>
    <w:rsid w:val="00445257"/>
    <w:rsid w:val="004459F4"/>
    <w:rsid w:val="00445BD1"/>
    <w:rsid w:val="0044623B"/>
    <w:rsid w:val="00446663"/>
    <w:rsid w:val="00446A09"/>
    <w:rsid w:val="004477F2"/>
    <w:rsid w:val="00450AB7"/>
    <w:rsid w:val="00451E42"/>
    <w:rsid w:val="00451ED8"/>
    <w:rsid w:val="00453516"/>
    <w:rsid w:val="00453D78"/>
    <w:rsid w:val="00454003"/>
    <w:rsid w:val="00455335"/>
    <w:rsid w:val="0045554F"/>
    <w:rsid w:val="00455D31"/>
    <w:rsid w:val="004566D2"/>
    <w:rsid w:val="004569D7"/>
    <w:rsid w:val="00456CB4"/>
    <w:rsid w:val="00457668"/>
    <w:rsid w:val="00460402"/>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32F"/>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22E1"/>
    <w:rsid w:val="00482D97"/>
    <w:rsid w:val="0048340E"/>
    <w:rsid w:val="0048342F"/>
    <w:rsid w:val="00484089"/>
    <w:rsid w:val="00484D37"/>
    <w:rsid w:val="00485805"/>
    <w:rsid w:val="00485B78"/>
    <w:rsid w:val="00485C21"/>
    <w:rsid w:val="00485D64"/>
    <w:rsid w:val="00485E3E"/>
    <w:rsid w:val="00485F7F"/>
    <w:rsid w:val="00486553"/>
    <w:rsid w:val="00487219"/>
    <w:rsid w:val="00487480"/>
    <w:rsid w:val="00487BB0"/>
    <w:rsid w:val="00487D05"/>
    <w:rsid w:val="00490125"/>
    <w:rsid w:val="004904AA"/>
    <w:rsid w:val="004904D7"/>
    <w:rsid w:val="004905B7"/>
    <w:rsid w:val="00491133"/>
    <w:rsid w:val="00491168"/>
    <w:rsid w:val="00491583"/>
    <w:rsid w:val="00491D1F"/>
    <w:rsid w:val="00492D58"/>
    <w:rsid w:val="00493321"/>
    <w:rsid w:val="00493827"/>
    <w:rsid w:val="00493D85"/>
    <w:rsid w:val="00494DE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5D8"/>
    <w:rsid w:val="004A4B7E"/>
    <w:rsid w:val="004A4C35"/>
    <w:rsid w:val="004A4EBF"/>
    <w:rsid w:val="004A4F0D"/>
    <w:rsid w:val="004A510B"/>
    <w:rsid w:val="004A51B8"/>
    <w:rsid w:val="004A545A"/>
    <w:rsid w:val="004A5DB1"/>
    <w:rsid w:val="004A5F5A"/>
    <w:rsid w:val="004A604E"/>
    <w:rsid w:val="004A60F4"/>
    <w:rsid w:val="004A613A"/>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5C15"/>
    <w:rsid w:val="004B63BD"/>
    <w:rsid w:val="004B6FBC"/>
    <w:rsid w:val="004B71F0"/>
    <w:rsid w:val="004C0EDC"/>
    <w:rsid w:val="004C132D"/>
    <w:rsid w:val="004C1CED"/>
    <w:rsid w:val="004C203B"/>
    <w:rsid w:val="004C2DF1"/>
    <w:rsid w:val="004C3596"/>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40AD"/>
    <w:rsid w:val="004D4331"/>
    <w:rsid w:val="004D4357"/>
    <w:rsid w:val="004D497A"/>
    <w:rsid w:val="004D581A"/>
    <w:rsid w:val="004D588A"/>
    <w:rsid w:val="004D5944"/>
    <w:rsid w:val="004D5C29"/>
    <w:rsid w:val="004D691C"/>
    <w:rsid w:val="004D76AD"/>
    <w:rsid w:val="004D7E61"/>
    <w:rsid w:val="004E0BC8"/>
    <w:rsid w:val="004E0F6C"/>
    <w:rsid w:val="004E0FC4"/>
    <w:rsid w:val="004E2AE9"/>
    <w:rsid w:val="004E315B"/>
    <w:rsid w:val="004E3495"/>
    <w:rsid w:val="004E41C1"/>
    <w:rsid w:val="004E44DE"/>
    <w:rsid w:val="004E4AEB"/>
    <w:rsid w:val="004E4DA9"/>
    <w:rsid w:val="004E50D6"/>
    <w:rsid w:val="004E531D"/>
    <w:rsid w:val="004E7974"/>
    <w:rsid w:val="004E7AE2"/>
    <w:rsid w:val="004E7CEC"/>
    <w:rsid w:val="004F09DE"/>
    <w:rsid w:val="004F1332"/>
    <w:rsid w:val="004F1401"/>
    <w:rsid w:val="004F158E"/>
    <w:rsid w:val="004F186E"/>
    <w:rsid w:val="004F1A43"/>
    <w:rsid w:val="004F3585"/>
    <w:rsid w:val="004F3758"/>
    <w:rsid w:val="004F4875"/>
    <w:rsid w:val="004F4921"/>
    <w:rsid w:val="004F496F"/>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B57"/>
    <w:rsid w:val="00506756"/>
    <w:rsid w:val="00506FEE"/>
    <w:rsid w:val="00507023"/>
    <w:rsid w:val="00507B7C"/>
    <w:rsid w:val="005108C9"/>
    <w:rsid w:val="00510A1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22E"/>
    <w:rsid w:val="0051755E"/>
    <w:rsid w:val="005179B2"/>
    <w:rsid w:val="00520A19"/>
    <w:rsid w:val="00520D70"/>
    <w:rsid w:val="00521065"/>
    <w:rsid w:val="005214BB"/>
    <w:rsid w:val="00521561"/>
    <w:rsid w:val="00522312"/>
    <w:rsid w:val="0052450D"/>
    <w:rsid w:val="0052481B"/>
    <w:rsid w:val="00524923"/>
    <w:rsid w:val="00524E8F"/>
    <w:rsid w:val="00525F4F"/>
    <w:rsid w:val="005263CB"/>
    <w:rsid w:val="00526CE7"/>
    <w:rsid w:val="00527F4B"/>
    <w:rsid w:val="00530836"/>
    <w:rsid w:val="00530D0D"/>
    <w:rsid w:val="0053124F"/>
    <w:rsid w:val="005321AB"/>
    <w:rsid w:val="00532970"/>
    <w:rsid w:val="00532F59"/>
    <w:rsid w:val="00534142"/>
    <w:rsid w:val="00534F56"/>
    <w:rsid w:val="00535F7A"/>
    <w:rsid w:val="00536F1F"/>
    <w:rsid w:val="00537565"/>
    <w:rsid w:val="005378B3"/>
    <w:rsid w:val="00540183"/>
    <w:rsid w:val="00540499"/>
    <w:rsid w:val="00540BC3"/>
    <w:rsid w:val="00540C14"/>
    <w:rsid w:val="005415D3"/>
    <w:rsid w:val="00541A14"/>
    <w:rsid w:val="00541BA8"/>
    <w:rsid w:val="005425F3"/>
    <w:rsid w:val="005434C1"/>
    <w:rsid w:val="00543812"/>
    <w:rsid w:val="00543E79"/>
    <w:rsid w:val="005442D1"/>
    <w:rsid w:val="005445BF"/>
    <w:rsid w:val="0054475E"/>
    <w:rsid w:val="00544953"/>
    <w:rsid w:val="005453F1"/>
    <w:rsid w:val="005459C3"/>
    <w:rsid w:val="005459CD"/>
    <w:rsid w:val="00545FC5"/>
    <w:rsid w:val="0054615F"/>
    <w:rsid w:val="0054619F"/>
    <w:rsid w:val="00546203"/>
    <w:rsid w:val="005468AA"/>
    <w:rsid w:val="00547C49"/>
    <w:rsid w:val="00550164"/>
    <w:rsid w:val="005508A1"/>
    <w:rsid w:val="005515FE"/>
    <w:rsid w:val="00551FE5"/>
    <w:rsid w:val="005532CA"/>
    <w:rsid w:val="005542DC"/>
    <w:rsid w:val="00554A2E"/>
    <w:rsid w:val="00554BD4"/>
    <w:rsid w:val="00554BF2"/>
    <w:rsid w:val="00554D2C"/>
    <w:rsid w:val="0055584F"/>
    <w:rsid w:val="00555D2C"/>
    <w:rsid w:val="00555EB9"/>
    <w:rsid w:val="0055675D"/>
    <w:rsid w:val="005570A8"/>
    <w:rsid w:val="005574D0"/>
    <w:rsid w:val="0055762C"/>
    <w:rsid w:val="00557644"/>
    <w:rsid w:val="00557DFE"/>
    <w:rsid w:val="005601BD"/>
    <w:rsid w:val="00560645"/>
    <w:rsid w:val="00560FB6"/>
    <w:rsid w:val="005614DA"/>
    <w:rsid w:val="0056156E"/>
    <w:rsid w:val="00561589"/>
    <w:rsid w:val="00561BED"/>
    <w:rsid w:val="00562292"/>
    <w:rsid w:val="005622A0"/>
    <w:rsid w:val="00562471"/>
    <w:rsid w:val="0056281C"/>
    <w:rsid w:val="00562867"/>
    <w:rsid w:val="00562902"/>
    <w:rsid w:val="005634A0"/>
    <w:rsid w:val="00563A9C"/>
    <w:rsid w:val="00563F99"/>
    <w:rsid w:val="005640AC"/>
    <w:rsid w:val="00565DA4"/>
    <w:rsid w:val="00566B4E"/>
    <w:rsid w:val="00567F48"/>
    <w:rsid w:val="005700C0"/>
    <w:rsid w:val="00570117"/>
    <w:rsid w:val="00570521"/>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68B"/>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A77D5"/>
    <w:rsid w:val="005B021C"/>
    <w:rsid w:val="005B03B6"/>
    <w:rsid w:val="005B0632"/>
    <w:rsid w:val="005B1FB3"/>
    <w:rsid w:val="005B20AB"/>
    <w:rsid w:val="005B23F2"/>
    <w:rsid w:val="005B27AB"/>
    <w:rsid w:val="005B2988"/>
    <w:rsid w:val="005B3063"/>
    <w:rsid w:val="005B361B"/>
    <w:rsid w:val="005B3AD9"/>
    <w:rsid w:val="005B3EBE"/>
    <w:rsid w:val="005B485D"/>
    <w:rsid w:val="005B4AFD"/>
    <w:rsid w:val="005B4DB6"/>
    <w:rsid w:val="005B4F6E"/>
    <w:rsid w:val="005B57F7"/>
    <w:rsid w:val="005B5911"/>
    <w:rsid w:val="005B678E"/>
    <w:rsid w:val="005B7069"/>
    <w:rsid w:val="005B7362"/>
    <w:rsid w:val="005B7A26"/>
    <w:rsid w:val="005C0049"/>
    <w:rsid w:val="005C011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C7BE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65D0"/>
    <w:rsid w:val="005D6E32"/>
    <w:rsid w:val="005D7083"/>
    <w:rsid w:val="005D7F9C"/>
    <w:rsid w:val="005E00B5"/>
    <w:rsid w:val="005E01EE"/>
    <w:rsid w:val="005E148A"/>
    <w:rsid w:val="005E16D2"/>
    <w:rsid w:val="005E244B"/>
    <w:rsid w:val="005E2B56"/>
    <w:rsid w:val="005E2B89"/>
    <w:rsid w:val="005E2FC9"/>
    <w:rsid w:val="005E3E69"/>
    <w:rsid w:val="005E4B37"/>
    <w:rsid w:val="005E4CC1"/>
    <w:rsid w:val="005E5470"/>
    <w:rsid w:val="005E54E5"/>
    <w:rsid w:val="005E6B3F"/>
    <w:rsid w:val="005E76BF"/>
    <w:rsid w:val="005F09B4"/>
    <w:rsid w:val="005F0F7B"/>
    <w:rsid w:val="005F1827"/>
    <w:rsid w:val="005F19E8"/>
    <w:rsid w:val="005F200C"/>
    <w:rsid w:val="005F23F0"/>
    <w:rsid w:val="005F2636"/>
    <w:rsid w:val="005F27CC"/>
    <w:rsid w:val="005F3D2B"/>
    <w:rsid w:val="005F4A0F"/>
    <w:rsid w:val="005F52A8"/>
    <w:rsid w:val="005F5662"/>
    <w:rsid w:val="005F5994"/>
    <w:rsid w:val="005F61E1"/>
    <w:rsid w:val="005F6799"/>
    <w:rsid w:val="005F6E19"/>
    <w:rsid w:val="005F76C5"/>
    <w:rsid w:val="00600017"/>
    <w:rsid w:val="00600475"/>
    <w:rsid w:val="00600CBD"/>
    <w:rsid w:val="00600FBE"/>
    <w:rsid w:val="00602C42"/>
    <w:rsid w:val="00603FE3"/>
    <w:rsid w:val="00604F0B"/>
    <w:rsid w:val="00604F42"/>
    <w:rsid w:val="00605FD1"/>
    <w:rsid w:val="00606304"/>
    <w:rsid w:val="006069B7"/>
    <w:rsid w:val="00606FF0"/>
    <w:rsid w:val="00607772"/>
    <w:rsid w:val="006078C3"/>
    <w:rsid w:val="00610706"/>
    <w:rsid w:val="006109CD"/>
    <w:rsid w:val="00610A3A"/>
    <w:rsid w:val="00610C63"/>
    <w:rsid w:val="00611184"/>
    <w:rsid w:val="00612251"/>
    <w:rsid w:val="0061230C"/>
    <w:rsid w:val="00612A9F"/>
    <w:rsid w:val="00612B20"/>
    <w:rsid w:val="00612D15"/>
    <w:rsid w:val="00612F4C"/>
    <w:rsid w:val="0061346D"/>
    <w:rsid w:val="006140F3"/>
    <w:rsid w:val="006141AC"/>
    <w:rsid w:val="00614D3F"/>
    <w:rsid w:val="00614E4F"/>
    <w:rsid w:val="00614EF7"/>
    <w:rsid w:val="006155CA"/>
    <w:rsid w:val="006159E7"/>
    <w:rsid w:val="00615B58"/>
    <w:rsid w:val="00615E49"/>
    <w:rsid w:val="0061682B"/>
    <w:rsid w:val="00616A91"/>
    <w:rsid w:val="0061714F"/>
    <w:rsid w:val="006179AA"/>
    <w:rsid w:val="00617EDD"/>
    <w:rsid w:val="006204C7"/>
    <w:rsid w:val="00620832"/>
    <w:rsid w:val="0062096C"/>
    <w:rsid w:val="00620A95"/>
    <w:rsid w:val="00620CE1"/>
    <w:rsid w:val="0062123B"/>
    <w:rsid w:val="006212E3"/>
    <w:rsid w:val="00622731"/>
    <w:rsid w:val="006227C0"/>
    <w:rsid w:val="00622EF4"/>
    <w:rsid w:val="006237DF"/>
    <w:rsid w:val="00623807"/>
    <w:rsid w:val="00623AFF"/>
    <w:rsid w:val="006244F8"/>
    <w:rsid w:val="006245F6"/>
    <w:rsid w:val="006247A3"/>
    <w:rsid w:val="00624AB6"/>
    <w:rsid w:val="00624F1B"/>
    <w:rsid w:val="00625D1F"/>
    <w:rsid w:val="00626036"/>
    <w:rsid w:val="006274E3"/>
    <w:rsid w:val="006275CC"/>
    <w:rsid w:val="00627D4F"/>
    <w:rsid w:val="00631023"/>
    <w:rsid w:val="006314C0"/>
    <w:rsid w:val="00631EBD"/>
    <w:rsid w:val="00632297"/>
    <w:rsid w:val="0063298E"/>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5FD"/>
    <w:rsid w:val="0065067C"/>
    <w:rsid w:val="00651723"/>
    <w:rsid w:val="00651F09"/>
    <w:rsid w:val="00651F59"/>
    <w:rsid w:val="00652F94"/>
    <w:rsid w:val="006532D5"/>
    <w:rsid w:val="0065352E"/>
    <w:rsid w:val="00653932"/>
    <w:rsid w:val="0065394B"/>
    <w:rsid w:val="00653E49"/>
    <w:rsid w:val="0065405F"/>
    <w:rsid w:val="00654212"/>
    <w:rsid w:val="0065436D"/>
    <w:rsid w:val="00655D88"/>
    <w:rsid w:val="00655EC5"/>
    <w:rsid w:val="006568B2"/>
    <w:rsid w:val="0065694D"/>
    <w:rsid w:val="00656E50"/>
    <w:rsid w:val="00657666"/>
    <w:rsid w:val="006576C6"/>
    <w:rsid w:val="00661727"/>
    <w:rsid w:val="00661D2C"/>
    <w:rsid w:val="0066220A"/>
    <w:rsid w:val="00662B32"/>
    <w:rsid w:val="00662E8D"/>
    <w:rsid w:val="00663BC6"/>
    <w:rsid w:val="00663F9E"/>
    <w:rsid w:val="006640D6"/>
    <w:rsid w:val="006642E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A4A"/>
    <w:rsid w:val="00671B61"/>
    <w:rsid w:val="00671B91"/>
    <w:rsid w:val="006720CD"/>
    <w:rsid w:val="00672324"/>
    <w:rsid w:val="00672568"/>
    <w:rsid w:val="00672FF7"/>
    <w:rsid w:val="00673768"/>
    <w:rsid w:val="00674692"/>
    <w:rsid w:val="00674F0F"/>
    <w:rsid w:val="00675163"/>
    <w:rsid w:val="00675978"/>
    <w:rsid w:val="00676308"/>
    <w:rsid w:val="00676741"/>
    <w:rsid w:val="006768AB"/>
    <w:rsid w:val="00676F47"/>
    <w:rsid w:val="0067792E"/>
    <w:rsid w:val="00677BF1"/>
    <w:rsid w:val="00677F22"/>
    <w:rsid w:val="00680316"/>
    <w:rsid w:val="006809E2"/>
    <w:rsid w:val="00680A1E"/>
    <w:rsid w:val="00680E74"/>
    <w:rsid w:val="00681088"/>
    <w:rsid w:val="0068155C"/>
    <w:rsid w:val="00681A44"/>
    <w:rsid w:val="00681AC8"/>
    <w:rsid w:val="00681BE5"/>
    <w:rsid w:val="00683F64"/>
    <w:rsid w:val="00683FC5"/>
    <w:rsid w:val="0068404D"/>
    <w:rsid w:val="006856FA"/>
    <w:rsid w:val="006864B9"/>
    <w:rsid w:val="00686E9B"/>
    <w:rsid w:val="006879DF"/>
    <w:rsid w:val="00687AF6"/>
    <w:rsid w:val="00690212"/>
    <w:rsid w:val="006909F9"/>
    <w:rsid w:val="00690AD1"/>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A6A"/>
    <w:rsid w:val="00695FB3"/>
    <w:rsid w:val="00696013"/>
    <w:rsid w:val="006961EE"/>
    <w:rsid w:val="0069696B"/>
    <w:rsid w:val="00696A54"/>
    <w:rsid w:val="006971BF"/>
    <w:rsid w:val="00697353"/>
    <w:rsid w:val="0069758A"/>
    <w:rsid w:val="006A0407"/>
    <w:rsid w:val="006A050E"/>
    <w:rsid w:val="006A05C5"/>
    <w:rsid w:val="006A1697"/>
    <w:rsid w:val="006A35D7"/>
    <w:rsid w:val="006A3C1B"/>
    <w:rsid w:val="006A3EBB"/>
    <w:rsid w:val="006A4BB6"/>
    <w:rsid w:val="006A5E95"/>
    <w:rsid w:val="006A651F"/>
    <w:rsid w:val="006A67C7"/>
    <w:rsid w:val="006A72BF"/>
    <w:rsid w:val="006A76C8"/>
    <w:rsid w:val="006B0127"/>
    <w:rsid w:val="006B02C0"/>
    <w:rsid w:val="006B0B87"/>
    <w:rsid w:val="006B100B"/>
    <w:rsid w:val="006B25F1"/>
    <w:rsid w:val="006B4082"/>
    <w:rsid w:val="006B4114"/>
    <w:rsid w:val="006B4AC7"/>
    <w:rsid w:val="006B5330"/>
    <w:rsid w:val="006B53DA"/>
    <w:rsid w:val="006B59BA"/>
    <w:rsid w:val="006B5E58"/>
    <w:rsid w:val="006B6B82"/>
    <w:rsid w:val="006B70AF"/>
    <w:rsid w:val="006B737A"/>
    <w:rsid w:val="006C01B5"/>
    <w:rsid w:val="006C0897"/>
    <w:rsid w:val="006C251F"/>
    <w:rsid w:val="006C2795"/>
    <w:rsid w:val="006C3180"/>
    <w:rsid w:val="006C3289"/>
    <w:rsid w:val="006C38BA"/>
    <w:rsid w:val="006C3A83"/>
    <w:rsid w:val="006C3F22"/>
    <w:rsid w:val="006C4E98"/>
    <w:rsid w:val="006C55A9"/>
    <w:rsid w:val="006C5696"/>
    <w:rsid w:val="006C5BCB"/>
    <w:rsid w:val="006C5C55"/>
    <w:rsid w:val="006C5D38"/>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90"/>
    <w:rsid w:val="006E04C0"/>
    <w:rsid w:val="006E09F4"/>
    <w:rsid w:val="006E200C"/>
    <w:rsid w:val="006E2666"/>
    <w:rsid w:val="006E270D"/>
    <w:rsid w:val="006E275E"/>
    <w:rsid w:val="006E2A27"/>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6F6530"/>
    <w:rsid w:val="006F7478"/>
    <w:rsid w:val="0070020C"/>
    <w:rsid w:val="007004CD"/>
    <w:rsid w:val="00700AC5"/>
    <w:rsid w:val="00700D86"/>
    <w:rsid w:val="00701118"/>
    <w:rsid w:val="00701EDA"/>
    <w:rsid w:val="00701FA6"/>
    <w:rsid w:val="0070252D"/>
    <w:rsid w:val="00702C60"/>
    <w:rsid w:val="00703790"/>
    <w:rsid w:val="007037BD"/>
    <w:rsid w:val="00704085"/>
    <w:rsid w:val="0070492B"/>
    <w:rsid w:val="00705E60"/>
    <w:rsid w:val="00706286"/>
    <w:rsid w:val="00706AC7"/>
    <w:rsid w:val="007079BE"/>
    <w:rsid w:val="00707EE3"/>
    <w:rsid w:val="00710098"/>
    <w:rsid w:val="0071090C"/>
    <w:rsid w:val="0071119B"/>
    <w:rsid w:val="007111E0"/>
    <w:rsid w:val="007111E3"/>
    <w:rsid w:val="00712269"/>
    <w:rsid w:val="007122C4"/>
    <w:rsid w:val="00712C30"/>
    <w:rsid w:val="0071305C"/>
    <w:rsid w:val="007137D4"/>
    <w:rsid w:val="007143E7"/>
    <w:rsid w:val="007147B8"/>
    <w:rsid w:val="00714E1C"/>
    <w:rsid w:val="007152B4"/>
    <w:rsid w:val="0071536C"/>
    <w:rsid w:val="007155CB"/>
    <w:rsid w:val="00715C08"/>
    <w:rsid w:val="00716121"/>
    <w:rsid w:val="0071624D"/>
    <w:rsid w:val="00716571"/>
    <w:rsid w:val="00717060"/>
    <w:rsid w:val="00717A69"/>
    <w:rsid w:val="00717D37"/>
    <w:rsid w:val="00720152"/>
    <w:rsid w:val="00720850"/>
    <w:rsid w:val="0072128B"/>
    <w:rsid w:val="007219F1"/>
    <w:rsid w:val="00721ACA"/>
    <w:rsid w:val="00723022"/>
    <w:rsid w:val="007231BA"/>
    <w:rsid w:val="0072325C"/>
    <w:rsid w:val="007238ED"/>
    <w:rsid w:val="00723B08"/>
    <w:rsid w:val="00723E3E"/>
    <w:rsid w:val="00724881"/>
    <w:rsid w:val="00725246"/>
    <w:rsid w:val="00725BA7"/>
    <w:rsid w:val="0072664C"/>
    <w:rsid w:val="00726F3A"/>
    <w:rsid w:val="007270C7"/>
    <w:rsid w:val="0072722E"/>
    <w:rsid w:val="0073034E"/>
    <w:rsid w:val="00730C13"/>
    <w:rsid w:val="007311A5"/>
    <w:rsid w:val="00731E5C"/>
    <w:rsid w:val="00732A0F"/>
    <w:rsid w:val="00733434"/>
    <w:rsid w:val="007337EC"/>
    <w:rsid w:val="00733DE8"/>
    <w:rsid w:val="00733FC6"/>
    <w:rsid w:val="00734322"/>
    <w:rsid w:val="0073446D"/>
    <w:rsid w:val="0073459B"/>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1C3"/>
    <w:rsid w:val="007424DA"/>
    <w:rsid w:val="00742FD6"/>
    <w:rsid w:val="00744263"/>
    <w:rsid w:val="00744AB6"/>
    <w:rsid w:val="00744B8D"/>
    <w:rsid w:val="00744D20"/>
    <w:rsid w:val="00745794"/>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273B"/>
    <w:rsid w:val="007540AB"/>
    <w:rsid w:val="00754A5D"/>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2A86"/>
    <w:rsid w:val="00773381"/>
    <w:rsid w:val="00773A77"/>
    <w:rsid w:val="00773CA1"/>
    <w:rsid w:val="0077473F"/>
    <w:rsid w:val="00774823"/>
    <w:rsid w:val="0077501C"/>
    <w:rsid w:val="00775A22"/>
    <w:rsid w:val="00775E6D"/>
    <w:rsid w:val="0077666E"/>
    <w:rsid w:val="0077796E"/>
    <w:rsid w:val="00777CF5"/>
    <w:rsid w:val="00777E9C"/>
    <w:rsid w:val="00777EBC"/>
    <w:rsid w:val="00780499"/>
    <w:rsid w:val="00780933"/>
    <w:rsid w:val="00781279"/>
    <w:rsid w:val="007813D2"/>
    <w:rsid w:val="00781C38"/>
    <w:rsid w:val="00781D0A"/>
    <w:rsid w:val="00781D8A"/>
    <w:rsid w:val="007827FE"/>
    <w:rsid w:val="00782E41"/>
    <w:rsid w:val="00784253"/>
    <w:rsid w:val="007846FB"/>
    <w:rsid w:val="0078482B"/>
    <w:rsid w:val="0078589F"/>
    <w:rsid w:val="00785945"/>
    <w:rsid w:val="0078699A"/>
    <w:rsid w:val="00787342"/>
    <w:rsid w:val="00787723"/>
    <w:rsid w:val="00787965"/>
    <w:rsid w:val="0079060E"/>
    <w:rsid w:val="00791287"/>
    <w:rsid w:val="007918FE"/>
    <w:rsid w:val="00791AAE"/>
    <w:rsid w:val="00791EA3"/>
    <w:rsid w:val="00792064"/>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A7C7B"/>
    <w:rsid w:val="007A7E84"/>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4EBA"/>
    <w:rsid w:val="007C6532"/>
    <w:rsid w:val="007C6575"/>
    <w:rsid w:val="007C6775"/>
    <w:rsid w:val="007C6D11"/>
    <w:rsid w:val="007C79B6"/>
    <w:rsid w:val="007C7F52"/>
    <w:rsid w:val="007D0ADD"/>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1E9"/>
    <w:rsid w:val="007E5B3B"/>
    <w:rsid w:val="007E5CE0"/>
    <w:rsid w:val="007E5DFA"/>
    <w:rsid w:val="007E66AF"/>
    <w:rsid w:val="007E699D"/>
    <w:rsid w:val="007E6D25"/>
    <w:rsid w:val="007E6DC7"/>
    <w:rsid w:val="007E7707"/>
    <w:rsid w:val="007E788D"/>
    <w:rsid w:val="007E7C8D"/>
    <w:rsid w:val="007F03E6"/>
    <w:rsid w:val="007F0F57"/>
    <w:rsid w:val="007F0FDE"/>
    <w:rsid w:val="007F122F"/>
    <w:rsid w:val="007F1530"/>
    <w:rsid w:val="007F18B9"/>
    <w:rsid w:val="007F1913"/>
    <w:rsid w:val="007F1E08"/>
    <w:rsid w:val="007F24A3"/>
    <w:rsid w:val="007F2C1D"/>
    <w:rsid w:val="007F2C83"/>
    <w:rsid w:val="007F3149"/>
    <w:rsid w:val="007F3548"/>
    <w:rsid w:val="007F4C59"/>
    <w:rsid w:val="007F4C99"/>
    <w:rsid w:val="007F551B"/>
    <w:rsid w:val="007F5BEE"/>
    <w:rsid w:val="007F5C2F"/>
    <w:rsid w:val="007F6394"/>
    <w:rsid w:val="007F65F5"/>
    <w:rsid w:val="007F69FC"/>
    <w:rsid w:val="007F7044"/>
    <w:rsid w:val="007F782D"/>
    <w:rsid w:val="0080062A"/>
    <w:rsid w:val="00801268"/>
    <w:rsid w:val="0080132D"/>
    <w:rsid w:val="00801517"/>
    <w:rsid w:val="008019D1"/>
    <w:rsid w:val="00801ABF"/>
    <w:rsid w:val="00801C68"/>
    <w:rsid w:val="008026B5"/>
    <w:rsid w:val="00802AAF"/>
    <w:rsid w:val="008034C9"/>
    <w:rsid w:val="008038EE"/>
    <w:rsid w:val="0080402A"/>
    <w:rsid w:val="0080686C"/>
    <w:rsid w:val="00806ACB"/>
    <w:rsid w:val="00807214"/>
    <w:rsid w:val="008073D4"/>
    <w:rsid w:val="00807EB8"/>
    <w:rsid w:val="008104C0"/>
    <w:rsid w:val="0081067A"/>
    <w:rsid w:val="00811103"/>
    <w:rsid w:val="0081171D"/>
    <w:rsid w:val="00811D30"/>
    <w:rsid w:val="00812054"/>
    <w:rsid w:val="00812260"/>
    <w:rsid w:val="00812831"/>
    <w:rsid w:val="00813043"/>
    <w:rsid w:val="00813A0E"/>
    <w:rsid w:val="00813A9F"/>
    <w:rsid w:val="00813DDE"/>
    <w:rsid w:val="00814D14"/>
    <w:rsid w:val="00815A08"/>
    <w:rsid w:val="00815FFC"/>
    <w:rsid w:val="00816009"/>
    <w:rsid w:val="008165E6"/>
    <w:rsid w:val="008169A0"/>
    <w:rsid w:val="00816B66"/>
    <w:rsid w:val="008173C5"/>
    <w:rsid w:val="00817917"/>
    <w:rsid w:val="00817FB5"/>
    <w:rsid w:val="00820222"/>
    <w:rsid w:val="00821193"/>
    <w:rsid w:val="00821BB2"/>
    <w:rsid w:val="0082255A"/>
    <w:rsid w:val="00822B18"/>
    <w:rsid w:val="0082300C"/>
    <w:rsid w:val="00823148"/>
    <w:rsid w:val="008234AB"/>
    <w:rsid w:val="00823532"/>
    <w:rsid w:val="00823578"/>
    <w:rsid w:val="008236E9"/>
    <w:rsid w:val="00823FE3"/>
    <w:rsid w:val="00824909"/>
    <w:rsid w:val="0082529B"/>
    <w:rsid w:val="008258C7"/>
    <w:rsid w:val="008314C9"/>
    <w:rsid w:val="00831738"/>
    <w:rsid w:val="008318C4"/>
    <w:rsid w:val="00831D91"/>
    <w:rsid w:val="00832FA7"/>
    <w:rsid w:val="00834EC8"/>
    <w:rsid w:val="00834FAC"/>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57ADD"/>
    <w:rsid w:val="008611D2"/>
    <w:rsid w:val="00861822"/>
    <w:rsid w:val="00862899"/>
    <w:rsid w:val="00862A49"/>
    <w:rsid w:val="00863151"/>
    <w:rsid w:val="00864AA0"/>
    <w:rsid w:val="00864FB3"/>
    <w:rsid w:val="00864FDB"/>
    <w:rsid w:val="00865458"/>
    <w:rsid w:val="00865C96"/>
    <w:rsid w:val="00866484"/>
    <w:rsid w:val="00866708"/>
    <w:rsid w:val="00867237"/>
    <w:rsid w:val="0086746F"/>
    <w:rsid w:val="00867ADD"/>
    <w:rsid w:val="00870409"/>
    <w:rsid w:val="00870552"/>
    <w:rsid w:val="00871874"/>
    <w:rsid w:val="00871F28"/>
    <w:rsid w:val="0087218F"/>
    <w:rsid w:val="00873AD3"/>
    <w:rsid w:val="00873B74"/>
    <w:rsid w:val="00873BD1"/>
    <w:rsid w:val="00875578"/>
    <w:rsid w:val="008769F9"/>
    <w:rsid w:val="008770BD"/>
    <w:rsid w:val="0087711A"/>
    <w:rsid w:val="0087713A"/>
    <w:rsid w:val="0087740B"/>
    <w:rsid w:val="0087748D"/>
    <w:rsid w:val="008779DA"/>
    <w:rsid w:val="00877CE8"/>
    <w:rsid w:val="00880590"/>
    <w:rsid w:val="0088114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87A"/>
    <w:rsid w:val="008A088F"/>
    <w:rsid w:val="008A0A66"/>
    <w:rsid w:val="008A1780"/>
    <w:rsid w:val="008A1A1E"/>
    <w:rsid w:val="008A1AD1"/>
    <w:rsid w:val="008A3338"/>
    <w:rsid w:val="008A3526"/>
    <w:rsid w:val="008A42F6"/>
    <w:rsid w:val="008A48E5"/>
    <w:rsid w:val="008A5554"/>
    <w:rsid w:val="008A55D6"/>
    <w:rsid w:val="008A5A2D"/>
    <w:rsid w:val="008A5BE6"/>
    <w:rsid w:val="008A6D32"/>
    <w:rsid w:val="008A7323"/>
    <w:rsid w:val="008B08C8"/>
    <w:rsid w:val="008B096E"/>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2A62"/>
    <w:rsid w:val="008C33A0"/>
    <w:rsid w:val="008C3633"/>
    <w:rsid w:val="008C37D0"/>
    <w:rsid w:val="008C3CFF"/>
    <w:rsid w:val="008C403D"/>
    <w:rsid w:val="008C49FF"/>
    <w:rsid w:val="008C4C96"/>
    <w:rsid w:val="008C50B2"/>
    <w:rsid w:val="008C567E"/>
    <w:rsid w:val="008C572D"/>
    <w:rsid w:val="008C5CD0"/>
    <w:rsid w:val="008C5EAC"/>
    <w:rsid w:val="008C643C"/>
    <w:rsid w:val="008C65C0"/>
    <w:rsid w:val="008C72CD"/>
    <w:rsid w:val="008C779D"/>
    <w:rsid w:val="008D062F"/>
    <w:rsid w:val="008D09B1"/>
    <w:rsid w:val="008D2201"/>
    <w:rsid w:val="008D28D5"/>
    <w:rsid w:val="008D3558"/>
    <w:rsid w:val="008D368D"/>
    <w:rsid w:val="008D36B9"/>
    <w:rsid w:val="008D3D03"/>
    <w:rsid w:val="008D56B2"/>
    <w:rsid w:val="008D59BC"/>
    <w:rsid w:val="008D59D4"/>
    <w:rsid w:val="008D5CC4"/>
    <w:rsid w:val="008D6BB8"/>
    <w:rsid w:val="008D7321"/>
    <w:rsid w:val="008D7CF8"/>
    <w:rsid w:val="008E0204"/>
    <w:rsid w:val="008E19EC"/>
    <w:rsid w:val="008E20DD"/>
    <w:rsid w:val="008E24A9"/>
    <w:rsid w:val="008E2D5E"/>
    <w:rsid w:val="008E2FB9"/>
    <w:rsid w:val="008E3075"/>
    <w:rsid w:val="008E3649"/>
    <w:rsid w:val="008E36C9"/>
    <w:rsid w:val="008E3CF8"/>
    <w:rsid w:val="008E3FA0"/>
    <w:rsid w:val="008E44A9"/>
    <w:rsid w:val="008E46AB"/>
    <w:rsid w:val="008E4993"/>
    <w:rsid w:val="008E4F70"/>
    <w:rsid w:val="008E624A"/>
    <w:rsid w:val="008E661B"/>
    <w:rsid w:val="008E6689"/>
    <w:rsid w:val="008E6AA6"/>
    <w:rsid w:val="008E775E"/>
    <w:rsid w:val="008F0188"/>
    <w:rsid w:val="008F02FF"/>
    <w:rsid w:val="008F0C24"/>
    <w:rsid w:val="008F10BB"/>
    <w:rsid w:val="008F38F6"/>
    <w:rsid w:val="008F3B95"/>
    <w:rsid w:val="008F3FE1"/>
    <w:rsid w:val="008F4A64"/>
    <w:rsid w:val="008F4A70"/>
    <w:rsid w:val="008F4EC2"/>
    <w:rsid w:val="008F5202"/>
    <w:rsid w:val="008F568B"/>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500"/>
    <w:rsid w:val="00903646"/>
    <w:rsid w:val="009037EE"/>
    <w:rsid w:val="00903CFD"/>
    <w:rsid w:val="0090408A"/>
    <w:rsid w:val="00904120"/>
    <w:rsid w:val="009057C5"/>
    <w:rsid w:val="00905978"/>
    <w:rsid w:val="00906160"/>
    <w:rsid w:val="00907222"/>
    <w:rsid w:val="0090740A"/>
    <w:rsid w:val="00907BDD"/>
    <w:rsid w:val="009103ED"/>
    <w:rsid w:val="00911298"/>
    <w:rsid w:val="00911473"/>
    <w:rsid w:val="0091176F"/>
    <w:rsid w:val="00912134"/>
    <w:rsid w:val="00912F71"/>
    <w:rsid w:val="00913254"/>
    <w:rsid w:val="00914395"/>
    <w:rsid w:val="00914494"/>
    <w:rsid w:val="00914820"/>
    <w:rsid w:val="00914DAE"/>
    <w:rsid w:val="00915140"/>
    <w:rsid w:val="009151AC"/>
    <w:rsid w:val="0091548C"/>
    <w:rsid w:val="00916AA2"/>
    <w:rsid w:val="00916BB1"/>
    <w:rsid w:val="00916F7D"/>
    <w:rsid w:val="0091729B"/>
    <w:rsid w:val="00920248"/>
    <w:rsid w:val="00920CE3"/>
    <w:rsid w:val="00921383"/>
    <w:rsid w:val="009218C4"/>
    <w:rsid w:val="00921E9A"/>
    <w:rsid w:val="00921ED6"/>
    <w:rsid w:val="00922243"/>
    <w:rsid w:val="00922973"/>
    <w:rsid w:val="00923138"/>
    <w:rsid w:val="009237C3"/>
    <w:rsid w:val="00923DCF"/>
    <w:rsid w:val="00924FB5"/>
    <w:rsid w:val="00925812"/>
    <w:rsid w:val="0092662A"/>
    <w:rsid w:val="00926640"/>
    <w:rsid w:val="00927869"/>
    <w:rsid w:val="00927D1D"/>
    <w:rsid w:val="00930589"/>
    <w:rsid w:val="0093075B"/>
    <w:rsid w:val="00930F8C"/>
    <w:rsid w:val="009311BD"/>
    <w:rsid w:val="00931581"/>
    <w:rsid w:val="00931D0F"/>
    <w:rsid w:val="00931E26"/>
    <w:rsid w:val="00932526"/>
    <w:rsid w:val="0093290A"/>
    <w:rsid w:val="009329E2"/>
    <w:rsid w:val="00932D62"/>
    <w:rsid w:val="00932DF5"/>
    <w:rsid w:val="00933832"/>
    <w:rsid w:val="00933C8E"/>
    <w:rsid w:val="0093417D"/>
    <w:rsid w:val="00934191"/>
    <w:rsid w:val="0093517B"/>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5B2B"/>
    <w:rsid w:val="00957574"/>
    <w:rsid w:val="00957EBC"/>
    <w:rsid w:val="00960869"/>
    <w:rsid w:val="0096094E"/>
    <w:rsid w:val="00960F10"/>
    <w:rsid w:val="009617AA"/>
    <w:rsid w:val="00961BAD"/>
    <w:rsid w:val="009623F1"/>
    <w:rsid w:val="0096256A"/>
    <w:rsid w:val="00962597"/>
    <w:rsid w:val="00962622"/>
    <w:rsid w:val="00962AFC"/>
    <w:rsid w:val="009634CB"/>
    <w:rsid w:val="0096398D"/>
    <w:rsid w:val="00963FD0"/>
    <w:rsid w:val="009646C5"/>
    <w:rsid w:val="00965095"/>
    <w:rsid w:val="00965D66"/>
    <w:rsid w:val="009662BD"/>
    <w:rsid w:val="0096648C"/>
    <w:rsid w:val="00966688"/>
    <w:rsid w:val="00967181"/>
    <w:rsid w:val="00967602"/>
    <w:rsid w:val="0096794A"/>
    <w:rsid w:val="00967A8E"/>
    <w:rsid w:val="009700A3"/>
    <w:rsid w:val="00970316"/>
    <w:rsid w:val="00970955"/>
    <w:rsid w:val="00971A1C"/>
    <w:rsid w:val="00971D00"/>
    <w:rsid w:val="009730F2"/>
    <w:rsid w:val="00973550"/>
    <w:rsid w:val="00973985"/>
    <w:rsid w:val="00973D5F"/>
    <w:rsid w:val="00973FE6"/>
    <w:rsid w:val="00974108"/>
    <w:rsid w:val="00974130"/>
    <w:rsid w:val="009745AF"/>
    <w:rsid w:val="00974871"/>
    <w:rsid w:val="00974A56"/>
    <w:rsid w:val="00974A92"/>
    <w:rsid w:val="00974DF1"/>
    <w:rsid w:val="009750F6"/>
    <w:rsid w:val="00975526"/>
    <w:rsid w:val="009809EC"/>
    <w:rsid w:val="00980D0B"/>
    <w:rsid w:val="00981077"/>
    <w:rsid w:val="009818DC"/>
    <w:rsid w:val="00982156"/>
    <w:rsid w:val="0098251F"/>
    <w:rsid w:val="00982BE8"/>
    <w:rsid w:val="00982DEB"/>
    <w:rsid w:val="00983246"/>
    <w:rsid w:val="00983B02"/>
    <w:rsid w:val="00983C1C"/>
    <w:rsid w:val="00983F69"/>
    <w:rsid w:val="009850F7"/>
    <w:rsid w:val="0098544D"/>
    <w:rsid w:val="00985B4B"/>
    <w:rsid w:val="00987127"/>
    <w:rsid w:val="00987142"/>
    <w:rsid w:val="00987804"/>
    <w:rsid w:val="00987A06"/>
    <w:rsid w:val="00987C11"/>
    <w:rsid w:val="00990563"/>
    <w:rsid w:val="00990AEF"/>
    <w:rsid w:val="009915A4"/>
    <w:rsid w:val="009922B8"/>
    <w:rsid w:val="009922E7"/>
    <w:rsid w:val="00992478"/>
    <w:rsid w:val="00992D6D"/>
    <w:rsid w:val="00993F52"/>
    <w:rsid w:val="00994275"/>
    <w:rsid w:val="009946AF"/>
    <w:rsid w:val="0099475E"/>
    <w:rsid w:val="00994A5F"/>
    <w:rsid w:val="00995052"/>
    <w:rsid w:val="009950A5"/>
    <w:rsid w:val="0099619E"/>
    <w:rsid w:val="00996B98"/>
    <w:rsid w:val="00996C72"/>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D1"/>
    <w:rsid w:val="009A57F1"/>
    <w:rsid w:val="009A5CE7"/>
    <w:rsid w:val="009A6008"/>
    <w:rsid w:val="009A65D2"/>
    <w:rsid w:val="009A66FC"/>
    <w:rsid w:val="009A683E"/>
    <w:rsid w:val="009A768A"/>
    <w:rsid w:val="009A796F"/>
    <w:rsid w:val="009A7A31"/>
    <w:rsid w:val="009A7AA9"/>
    <w:rsid w:val="009B232A"/>
    <w:rsid w:val="009B27B8"/>
    <w:rsid w:val="009B340F"/>
    <w:rsid w:val="009B38BE"/>
    <w:rsid w:val="009B41C8"/>
    <w:rsid w:val="009B436F"/>
    <w:rsid w:val="009B4D9D"/>
    <w:rsid w:val="009B6216"/>
    <w:rsid w:val="009B686A"/>
    <w:rsid w:val="009B68C5"/>
    <w:rsid w:val="009B6E08"/>
    <w:rsid w:val="009B6EE4"/>
    <w:rsid w:val="009B7201"/>
    <w:rsid w:val="009B75A6"/>
    <w:rsid w:val="009B7625"/>
    <w:rsid w:val="009B792C"/>
    <w:rsid w:val="009B7ECE"/>
    <w:rsid w:val="009B7EFB"/>
    <w:rsid w:val="009C00D9"/>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4DE"/>
    <w:rsid w:val="009D3BC6"/>
    <w:rsid w:val="009D3D1D"/>
    <w:rsid w:val="009D4717"/>
    <w:rsid w:val="009D545E"/>
    <w:rsid w:val="009D548C"/>
    <w:rsid w:val="009D5570"/>
    <w:rsid w:val="009D5766"/>
    <w:rsid w:val="009D6E7C"/>
    <w:rsid w:val="009D718F"/>
    <w:rsid w:val="009D7718"/>
    <w:rsid w:val="009E069B"/>
    <w:rsid w:val="009E0F80"/>
    <w:rsid w:val="009E1238"/>
    <w:rsid w:val="009E20BA"/>
    <w:rsid w:val="009E21BA"/>
    <w:rsid w:val="009E2A6C"/>
    <w:rsid w:val="009E2DF8"/>
    <w:rsid w:val="009E34CC"/>
    <w:rsid w:val="009E3A7C"/>
    <w:rsid w:val="009E41E6"/>
    <w:rsid w:val="009E4B68"/>
    <w:rsid w:val="009E50FD"/>
    <w:rsid w:val="009E5309"/>
    <w:rsid w:val="009E6390"/>
    <w:rsid w:val="009E64F5"/>
    <w:rsid w:val="009E6A0F"/>
    <w:rsid w:val="009E6A77"/>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37D0"/>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59C"/>
    <w:rsid w:val="00A04B98"/>
    <w:rsid w:val="00A051F9"/>
    <w:rsid w:val="00A056D5"/>
    <w:rsid w:val="00A06973"/>
    <w:rsid w:val="00A06B7F"/>
    <w:rsid w:val="00A06DF8"/>
    <w:rsid w:val="00A070DD"/>
    <w:rsid w:val="00A07D46"/>
    <w:rsid w:val="00A1072E"/>
    <w:rsid w:val="00A10A78"/>
    <w:rsid w:val="00A11865"/>
    <w:rsid w:val="00A11BF7"/>
    <w:rsid w:val="00A11DA6"/>
    <w:rsid w:val="00A12FE9"/>
    <w:rsid w:val="00A13604"/>
    <w:rsid w:val="00A138D4"/>
    <w:rsid w:val="00A141FF"/>
    <w:rsid w:val="00A1470A"/>
    <w:rsid w:val="00A15099"/>
    <w:rsid w:val="00A15EF0"/>
    <w:rsid w:val="00A166AF"/>
    <w:rsid w:val="00A16B34"/>
    <w:rsid w:val="00A16DBE"/>
    <w:rsid w:val="00A173A6"/>
    <w:rsid w:val="00A17BCA"/>
    <w:rsid w:val="00A17CFC"/>
    <w:rsid w:val="00A20432"/>
    <w:rsid w:val="00A214A8"/>
    <w:rsid w:val="00A21944"/>
    <w:rsid w:val="00A21C00"/>
    <w:rsid w:val="00A21CC2"/>
    <w:rsid w:val="00A2202C"/>
    <w:rsid w:val="00A2206D"/>
    <w:rsid w:val="00A22AED"/>
    <w:rsid w:val="00A22D11"/>
    <w:rsid w:val="00A239B2"/>
    <w:rsid w:val="00A241D0"/>
    <w:rsid w:val="00A2495F"/>
    <w:rsid w:val="00A24D6F"/>
    <w:rsid w:val="00A24E35"/>
    <w:rsid w:val="00A24EC5"/>
    <w:rsid w:val="00A25444"/>
    <w:rsid w:val="00A258D8"/>
    <w:rsid w:val="00A25A3A"/>
    <w:rsid w:val="00A25A47"/>
    <w:rsid w:val="00A25D3E"/>
    <w:rsid w:val="00A25E3F"/>
    <w:rsid w:val="00A2611A"/>
    <w:rsid w:val="00A27DB1"/>
    <w:rsid w:val="00A27FA4"/>
    <w:rsid w:val="00A3001A"/>
    <w:rsid w:val="00A30C59"/>
    <w:rsid w:val="00A310DE"/>
    <w:rsid w:val="00A3178D"/>
    <w:rsid w:val="00A31997"/>
    <w:rsid w:val="00A31BAF"/>
    <w:rsid w:val="00A3261B"/>
    <w:rsid w:val="00A328FB"/>
    <w:rsid w:val="00A338E9"/>
    <w:rsid w:val="00A34125"/>
    <w:rsid w:val="00A342AF"/>
    <w:rsid w:val="00A34A47"/>
    <w:rsid w:val="00A34DFF"/>
    <w:rsid w:val="00A361C6"/>
    <w:rsid w:val="00A374B9"/>
    <w:rsid w:val="00A37EC2"/>
    <w:rsid w:val="00A40591"/>
    <w:rsid w:val="00A407A0"/>
    <w:rsid w:val="00A4127C"/>
    <w:rsid w:val="00A41463"/>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3CE"/>
    <w:rsid w:val="00A54588"/>
    <w:rsid w:val="00A54ABE"/>
    <w:rsid w:val="00A55EF5"/>
    <w:rsid w:val="00A55F10"/>
    <w:rsid w:val="00A56311"/>
    <w:rsid w:val="00A56CF1"/>
    <w:rsid w:val="00A5701B"/>
    <w:rsid w:val="00A57478"/>
    <w:rsid w:val="00A57B7A"/>
    <w:rsid w:val="00A60584"/>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650B"/>
    <w:rsid w:val="00A670D8"/>
    <w:rsid w:val="00A67F05"/>
    <w:rsid w:val="00A70248"/>
    <w:rsid w:val="00A70852"/>
    <w:rsid w:val="00A70C76"/>
    <w:rsid w:val="00A71760"/>
    <w:rsid w:val="00A719FE"/>
    <w:rsid w:val="00A7231A"/>
    <w:rsid w:val="00A72803"/>
    <w:rsid w:val="00A745D5"/>
    <w:rsid w:val="00A74688"/>
    <w:rsid w:val="00A75548"/>
    <w:rsid w:val="00A75908"/>
    <w:rsid w:val="00A763B9"/>
    <w:rsid w:val="00A76E8F"/>
    <w:rsid w:val="00A77C13"/>
    <w:rsid w:val="00A801A6"/>
    <w:rsid w:val="00A80834"/>
    <w:rsid w:val="00A80C82"/>
    <w:rsid w:val="00A80D6D"/>
    <w:rsid w:val="00A81002"/>
    <w:rsid w:val="00A82B75"/>
    <w:rsid w:val="00A82BD7"/>
    <w:rsid w:val="00A8323C"/>
    <w:rsid w:val="00A83585"/>
    <w:rsid w:val="00A8365F"/>
    <w:rsid w:val="00A83E09"/>
    <w:rsid w:val="00A84E8A"/>
    <w:rsid w:val="00A852B8"/>
    <w:rsid w:val="00A85462"/>
    <w:rsid w:val="00A861CC"/>
    <w:rsid w:val="00A86414"/>
    <w:rsid w:val="00A86D1C"/>
    <w:rsid w:val="00A8729B"/>
    <w:rsid w:val="00A87346"/>
    <w:rsid w:val="00A87660"/>
    <w:rsid w:val="00A90160"/>
    <w:rsid w:val="00A90A55"/>
    <w:rsid w:val="00A9108A"/>
    <w:rsid w:val="00A9190A"/>
    <w:rsid w:val="00A91BD5"/>
    <w:rsid w:val="00A926FC"/>
    <w:rsid w:val="00A935FC"/>
    <w:rsid w:val="00A93AC1"/>
    <w:rsid w:val="00A944E6"/>
    <w:rsid w:val="00A94E3D"/>
    <w:rsid w:val="00A95900"/>
    <w:rsid w:val="00A96103"/>
    <w:rsid w:val="00A96271"/>
    <w:rsid w:val="00A97F0B"/>
    <w:rsid w:val="00AA03CB"/>
    <w:rsid w:val="00AA0436"/>
    <w:rsid w:val="00AA0D91"/>
    <w:rsid w:val="00AA103E"/>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7F9"/>
    <w:rsid w:val="00AB0D6C"/>
    <w:rsid w:val="00AB0E56"/>
    <w:rsid w:val="00AB1174"/>
    <w:rsid w:val="00AB1258"/>
    <w:rsid w:val="00AB1371"/>
    <w:rsid w:val="00AB2BE4"/>
    <w:rsid w:val="00AB3083"/>
    <w:rsid w:val="00AB30B3"/>
    <w:rsid w:val="00AB3648"/>
    <w:rsid w:val="00AB4C2C"/>
    <w:rsid w:val="00AB4F61"/>
    <w:rsid w:val="00AB521D"/>
    <w:rsid w:val="00AB5649"/>
    <w:rsid w:val="00AB6447"/>
    <w:rsid w:val="00AB6B4C"/>
    <w:rsid w:val="00AB748B"/>
    <w:rsid w:val="00AC0012"/>
    <w:rsid w:val="00AC049E"/>
    <w:rsid w:val="00AC14A3"/>
    <w:rsid w:val="00AC14C2"/>
    <w:rsid w:val="00AC170D"/>
    <w:rsid w:val="00AC19C8"/>
    <w:rsid w:val="00AC1ED2"/>
    <w:rsid w:val="00AC2562"/>
    <w:rsid w:val="00AC259B"/>
    <w:rsid w:val="00AC28AE"/>
    <w:rsid w:val="00AC2B7A"/>
    <w:rsid w:val="00AC2F65"/>
    <w:rsid w:val="00AC3879"/>
    <w:rsid w:val="00AC436C"/>
    <w:rsid w:val="00AC5708"/>
    <w:rsid w:val="00AC5BFD"/>
    <w:rsid w:val="00AC60B4"/>
    <w:rsid w:val="00AC65F9"/>
    <w:rsid w:val="00AC67BC"/>
    <w:rsid w:val="00AC7BDB"/>
    <w:rsid w:val="00AC7D65"/>
    <w:rsid w:val="00AD02F7"/>
    <w:rsid w:val="00AD070C"/>
    <w:rsid w:val="00AD130E"/>
    <w:rsid w:val="00AD1335"/>
    <w:rsid w:val="00AD1467"/>
    <w:rsid w:val="00AD16AC"/>
    <w:rsid w:val="00AD183C"/>
    <w:rsid w:val="00AD1C91"/>
    <w:rsid w:val="00AD1E75"/>
    <w:rsid w:val="00AD1F5B"/>
    <w:rsid w:val="00AD2506"/>
    <w:rsid w:val="00AD2769"/>
    <w:rsid w:val="00AD35D7"/>
    <w:rsid w:val="00AD4A66"/>
    <w:rsid w:val="00AD4F72"/>
    <w:rsid w:val="00AD5768"/>
    <w:rsid w:val="00AD6664"/>
    <w:rsid w:val="00AD6D67"/>
    <w:rsid w:val="00AD74E4"/>
    <w:rsid w:val="00AD7D3F"/>
    <w:rsid w:val="00AE00A3"/>
    <w:rsid w:val="00AE0212"/>
    <w:rsid w:val="00AE1B78"/>
    <w:rsid w:val="00AE1CC4"/>
    <w:rsid w:val="00AE1E0A"/>
    <w:rsid w:val="00AE2C0C"/>
    <w:rsid w:val="00AE3704"/>
    <w:rsid w:val="00AE3CCD"/>
    <w:rsid w:val="00AE41B3"/>
    <w:rsid w:val="00AE4283"/>
    <w:rsid w:val="00AE4596"/>
    <w:rsid w:val="00AE45F2"/>
    <w:rsid w:val="00AE4BEC"/>
    <w:rsid w:val="00AE5944"/>
    <w:rsid w:val="00AE5E43"/>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6A8F"/>
    <w:rsid w:val="00AF6D2B"/>
    <w:rsid w:val="00AF7182"/>
    <w:rsid w:val="00AF780F"/>
    <w:rsid w:val="00AF7B46"/>
    <w:rsid w:val="00B00CF4"/>
    <w:rsid w:val="00B010DF"/>
    <w:rsid w:val="00B01599"/>
    <w:rsid w:val="00B01D54"/>
    <w:rsid w:val="00B025FC"/>
    <w:rsid w:val="00B05610"/>
    <w:rsid w:val="00B07372"/>
    <w:rsid w:val="00B0792E"/>
    <w:rsid w:val="00B10496"/>
    <w:rsid w:val="00B107A2"/>
    <w:rsid w:val="00B1099B"/>
    <w:rsid w:val="00B110E8"/>
    <w:rsid w:val="00B118A0"/>
    <w:rsid w:val="00B12412"/>
    <w:rsid w:val="00B12707"/>
    <w:rsid w:val="00B12E4C"/>
    <w:rsid w:val="00B12EAA"/>
    <w:rsid w:val="00B133CA"/>
    <w:rsid w:val="00B14093"/>
    <w:rsid w:val="00B1429A"/>
    <w:rsid w:val="00B151D8"/>
    <w:rsid w:val="00B15602"/>
    <w:rsid w:val="00B157F2"/>
    <w:rsid w:val="00B15EBC"/>
    <w:rsid w:val="00B16B6B"/>
    <w:rsid w:val="00B16B77"/>
    <w:rsid w:val="00B16DED"/>
    <w:rsid w:val="00B17130"/>
    <w:rsid w:val="00B172FF"/>
    <w:rsid w:val="00B173C1"/>
    <w:rsid w:val="00B1745F"/>
    <w:rsid w:val="00B21368"/>
    <w:rsid w:val="00B215A8"/>
    <w:rsid w:val="00B21E0E"/>
    <w:rsid w:val="00B22189"/>
    <w:rsid w:val="00B25572"/>
    <w:rsid w:val="00B273E1"/>
    <w:rsid w:val="00B27977"/>
    <w:rsid w:val="00B27DB8"/>
    <w:rsid w:val="00B30F7E"/>
    <w:rsid w:val="00B30FC0"/>
    <w:rsid w:val="00B318A3"/>
    <w:rsid w:val="00B32281"/>
    <w:rsid w:val="00B322D1"/>
    <w:rsid w:val="00B32626"/>
    <w:rsid w:val="00B32767"/>
    <w:rsid w:val="00B33932"/>
    <w:rsid w:val="00B342AA"/>
    <w:rsid w:val="00B34810"/>
    <w:rsid w:val="00B35106"/>
    <w:rsid w:val="00B35155"/>
    <w:rsid w:val="00B3524E"/>
    <w:rsid w:val="00B35682"/>
    <w:rsid w:val="00B36453"/>
    <w:rsid w:val="00B36528"/>
    <w:rsid w:val="00B3682B"/>
    <w:rsid w:val="00B36B77"/>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48"/>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4FCE"/>
    <w:rsid w:val="00B6523A"/>
    <w:rsid w:val="00B6627C"/>
    <w:rsid w:val="00B66C51"/>
    <w:rsid w:val="00B66D7F"/>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1F8A"/>
    <w:rsid w:val="00B82658"/>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028C"/>
    <w:rsid w:val="00BA0F2E"/>
    <w:rsid w:val="00BA11FF"/>
    <w:rsid w:val="00BA1EC0"/>
    <w:rsid w:val="00BA222B"/>
    <w:rsid w:val="00BA2FA9"/>
    <w:rsid w:val="00BA353D"/>
    <w:rsid w:val="00BA3BF6"/>
    <w:rsid w:val="00BA43C9"/>
    <w:rsid w:val="00BA56E5"/>
    <w:rsid w:val="00BA58C1"/>
    <w:rsid w:val="00BA58CB"/>
    <w:rsid w:val="00BA5AF2"/>
    <w:rsid w:val="00BA5DD4"/>
    <w:rsid w:val="00BA7296"/>
    <w:rsid w:val="00BA7885"/>
    <w:rsid w:val="00BB0964"/>
    <w:rsid w:val="00BB1201"/>
    <w:rsid w:val="00BB1454"/>
    <w:rsid w:val="00BB174B"/>
    <w:rsid w:val="00BB1DCF"/>
    <w:rsid w:val="00BB1F99"/>
    <w:rsid w:val="00BB1FA1"/>
    <w:rsid w:val="00BB38C6"/>
    <w:rsid w:val="00BB3B65"/>
    <w:rsid w:val="00BB3D0A"/>
    <w:rsid w:val="00BB4ED6"/>
    <w:rsid w:val="00BB58E5"/>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3518"/>
    <w:rsid w:val="00BD4001"/>
    <w:rsid w:val="00BD4659"/>
    <w:rsid w:val="00BD4A94"/>
    <w:rsid w:val="00BD4ABE"/>
    <w:rsid w:val="00BD5A35"/>
    <w:rsid w:val="00BD6259"/>
    <w:rsid w:val="00BD7191"/>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9C2"/>
    <w:rsid w:val="00BE6D95"/>
    <w:rsid w:val="00BE6DD6"/>
    <w:rsid w:val="00BE74ED"/>
    <w:rsid w:val="00BE7BED"/>
    <w:rsid w:val="00BE7DDC"/>
    <w:rsid w:val="00BF04A1"/>
    <w:rsid w:val="00BF0912"/>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74E"/>
    <w:rsid w:val="00BF57BD"/>
    <w:rsid w:val="00BF6FBD"/>
    <w:rsid w:val="00BF74FB"/>
    <w:rsid w:val="00BF76D0"/>
    <w:rsid w:val="00BF7793"/>
    <w:rsid w:val="00BF7EC0"/>
    <w:rsid w:val="00C00037"/>
    <w:rsid w:val="00C00795"/>
    <w:rsid w:val="00C00EAF"/>
    <w:rsid w:val="00C01477"/>
    <w:rsid w:val="00C014A9"/>
    <w:rsid w:val="00C017EE"/>
    <w:rsid w:val="00C0255C"/>
    <w:rsid w:val="00C02AB1"/>
    <w:rsid w:val="00C03879"/>
    <w:rsid w:val="00C03ED8"/>
    <w:rsid w:val="00C04741"/>
    <w:rsid w:val="00C04BF3"/>
    <w:rsid w:val="00C053E6"/>
    <w:rsid w:val="00C05EF0"/>
    <w:rsid w:val="00C0693D"/>
    <w:rsid w:val="00C06D7A"/>
    <w:rsid w:val="00C07487"/>
    <w:rsid w:val="00C0753B"/>
    <w:rsid w:val="00C07BCC"/>
    <w:rsid w:val="00C10029"/>
    <w:rsid w:val="00C100B0"/>
    <w:rsid w:val="00C1050D"/>
    <w:rsid w:val="00C10D6C"/>
    <w:rsid w:val="00C115FA"/>
    <w:rsid w:val="00C1181E"/>
    <w:rsid w:val="00C1270A"/>
    <w:rsid w:val="00C13BC9"/>
    <w:rsid w:val="00C14166"/>
    <w:rsid w:val="00C151B3"/>
    <w:rsid w:val="00C15512"/>
    <w:rsid w:val="00C15DF1"/>
    <w:rsid w:val="00C15EA1"/>
    <w:rsid w:val="00C17231"/>
    <w:rsid w:val="00C17253"/>
    <w:rsid w:val="00C1747B"/>
    <w:rsid w:val="00C177F3"/>
    <w:rsid w:val="00C17B08"/>
    <w:rsid w:val="00C203AB"/>
    <w:rsid w:val="00C208F5"/>
    <w:rsid w:val="00C22205"/>
    <w:rsid w:val="00C229C9"/>
    <w:rsid w:val="00C239F7"/>
    <w:rsid w:val="00C23D1A"/>
    <w:rsid w:val="00C24A7B"/>
    <w:rsid w:val="00C24F65"/>
    <w:rsid w:val="00C256D8"/>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0EA7"/>
    <w:rsid w:val="00C41CCB"/>
    <w:rsid w:val="00C41CF7"/>
    <w:rsid w:val="00C41D5F"/>
    <w:rsid w:val="00C42079"/>
    <w:rsid w:val="00C4287C"/>
    <w:rsid w:val="00C43763"/>
    <w:rsid w:val="00C43F3E"/>
    <w:rsid w:val="00C44A89"/>
    <w:rsid w:val="00C45388"/>
    <w:rsid w:val="00C46217"/>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1B8"/>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14E5"/>
    <w:rsid w:val="00C721FF"/>
    <w:rsid w:val="00C72D48"/>
    <w:rsid w:val="00C74441"/>
    <w:rsid w:val="00C7483D"/>
    <w:rsid w:val="00C755FA"/>
    <w:rsid w:val="00C75ED1"/>
    <w:rsid w:val="00C75F61"/>
    <w:rsid w:val="00C77B24"/>
    <w:rsid w:val="00C801C3"/>
    <w:rsid w:val="00C80E41"/>
    <w:rsid w:val="00C81022"/>
    <w:rsid w:val="00C81FA0"/>
    <w:rsid w:val="00C82096"/>
    <w:rsid w:val="00C822E1"/>
    <w:rsid w:val="00C8323F"/>
    <w:rsid w:val="00C83434"/>
    <w:rsid w:val="00C834E2"/>
    <w:rsid w:val="00C83A9E"/>
    <w:rsid w:val="00C83AB6"/>
    <w:rsid w:val="00C83AD3"/>
    <w:rsid w:val="00C83E32"/>
    <w:rsid w:val="00C8418C"/>
    <w:rsid w:val="00C84389"/>
    <w:rsid w:val="00C84959"/>
    <w:rsid w:val="00C84975"/>
    <w:rsid w:val="00C8564E"/>
    <w:rsid w:val="00C85C87"/>
    <w:rsid w:val="00C86090"/>
    <w:rsid w:val="00C860B4"/>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4CE1"/>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4EC5"/>
    <w:rsid w:val="00CA5157"/>
    <w:rsid w:val="00CA5F44"/>
    <w:rsid w:val="00CA61C5"/>
    <w:rsid w:val="00CA6EA3"/>
    <w:rsid w:val="00CA6FBA"/>
    <w:rsid w:val="00CA7435"/>
    <w:rsid w:val="00CA7A13"/>
    <w:rsid w:val="00CB00B2"/>
    <w:rsid w:val="00CB02A6"/>
    <w:rsid w:val="00CB0316"/>
    <w:rsid w:val="00CB1ACF"/>
    <w:rsid w:val="00CB1C2C"/>
    <w:rsid w:val="00CB2AAB"/>
    <w:rsid w:val="00CB312E"/>
    <w:rsid w:val="00CB3212"/>
    <w:rsid w:val="00CB331B"/>
    <w:rsid w:val="00CB3834"/>
    <w:rsid w:val="00CB39AC"/>
    <w:rsid w:val="00CB4311"/>
    <w:rsid w:val="00CB4A23"/>
    <w:rsid w:val="00CB4BE8"/>
    <w:rsid w:val="00CB648D"/>
    <w:rsid w:val="00CB6538"/>
    <w:rsid w:val="00CB6D01"/>
    <w:rsid w:val="00CB7179"/>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5DC"/>
    <w:rsid w:val="00CC7A52"/>
    <w:rsid w:val="00CD0791"/>
    <w:rsid w:val="00CD14BA"/>
    <w:rsid w:val="00CD1C80"/>
    <w:rsid w:val="00CD1E60"/>
    <w:rsid w:val="00CD23A7"/>
    <w:rsid w:val="00CD2C4C"/>
    <w:rsid w:val="00CD3112"/>
    <w:rsid w:val="00CD336D"/>
    <w:rsid w:val="00CD3571"/>
    <w:rsid w:val="00CD3D73"/>
    <w:rsid w:val="00CD432E"/>
    <w:rsid w:val="00CD4930"/>
    <w:rsid w:val="00CD51C3"/>
    <w:rsid w:val="00CD5ECA"/>
    <w:rsid w:val="00CD6B34"/>
    <w:rsid w:val="00CD707C"/>
    <w:rsid w:val="00CD70BF"/>
    <w:rsid w:val="00CD7B6F"/>
    <w:rsid w:val="00CE0A41"/>
    <w:rsid w:val="00CE1277"/>
    <w:rsid w:val="00CE1C7B"/>
    <w:rsid w:val="00CE2B61"/>
    <w:rsid w:val="00CE2F91"/>
    <w:rsid w:val="00CE38FC"/>
    <w:rsid w:val="00CE5341"/>
    <w:rsid w:val="00CE574D"/>
    <w:rsid w:val="00CE6211"/>
    <w:rsid w:val="00CE66A2"/>
    <w:rsid w:val="00CE69AC"/>
    <w:rsid w:val="00CE79C8"/>
    <w:rsid w:val="00CE7F56"/>
    <w:rsid w:val="00CF00FB"/>
    <w:rsid w:val="00CF18BF"/>
    <w:rsid w:val="00CF22D6"/>
    <w:rsid w:val="00CF23C7"/>
    <w:rsid w:val="00CF2EC0"/>
    <w:rsid w:val="00CF305E"/>
    <w:rsid w:val="00CF35D1"/>
    <w:rsid w:val="00CF36E4"/>
    <w:rsid w:val="00CF40A8"/>
    <w:rsid w:val="00CF4B65"/>
    <w:rsid w:val="00CF52EE"/>
    <w:rsid w:val="00CF5834"/>
    <w:rsid w:val="00CF5AB3"/>
    <w:rsid w:val="00CF606D"/>
    <w:rsid w:val="00CF64AC"/>
    <w:rsid w:val="00CF67C8"/>
    <w:rsid w:val="00CF6CBC"/>
    <w:rsid w:val="00CF6D27"/>
    <w:rsid w:val="00CF76A6"/>
    <w:rsid w:val="00D007D4"/>
    <w:rsid w:val="00D00831"/>
    <w:rsid w:val="00D0140D"/>
    <w:rsid w:val="00D02F7F"/>
    <w:rsid w:val="00D035EE"/>
    <w:rsid w:val="00D03F79"/>
    <w:rsid w:val="00D040A5"/>
    <w:rsid w:val="00D04239"/>
    <w:rsid w:val="00D043A0"/>
    <w:rsid w:val="00D052AF"/>
    <w:rsid w:val="00D053FD"/>
    <w:rsid w:val="00D0547B"/>
    <w:rsid w:val="00D0580E"/>
    <w:rsid w:val="00D059CB"/>
    <w:rsid w:val="00D065E4"/>
    <w:rsid w:val="00D066D4"/>
    <w:rsid w:val="00D07B87"/>
    <w:rsid w:val="00D10254"/>
    <w:rsid w:val="00D11A37"/>
    <w:rsid w:val="00D11DD7"/>
    <w:rsid w:val="00D11E1F"/>
    <w:rsid w:val="00D12099"/>
    <w:rsid w:val="00D122D1"/>
    <w:rsid w:val="00D12CDE"/>
    <w:rsid w:val="00D12E92"/>
    <w:rsid w:val="00D12F0C"/>
    <w:rsid w:val="00D130A0"/>
    <w:rsid w:val="00D131E9"/>
    <w:rsid w:val="00D1381A"/>
    <w:rsid w:val="00D13FA3"/>
    <w:rsid w:val="00D145C8"/>
    <w:rsid w:val="00D14849"/>
    <w:rsid w:val="00D14E51"/>
    <w:rsid w:val="00D14E95"/>
    <w:rsid w:val="00D14EAC"/>
    <w:rsid w:val="00D14F91"/>
    <w:rsid w:val="00D154AA"/>
    <w:rsid w:val="00D15B36"/>
    <w:rsid w:val="00D1668C"/>
    <w:rsid w:val="00D167E6"/>
    <w:rsid w:val="00D16B6C"/>
    <w:rsid w:val="00D17072"/>
    <w:rsid w:val="00D170A0"/>
    <w:rsid w:val="00D1737B"/>
    <w:rsid w:val="00D20C64"/>
    <w:rsid w:val="00D20E30"/>
    <w:rsid w:val="00D212ED"/>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DFE"/>
    <w:rsid w:val="00D369D6"/>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64"/>
    <w:rsid w:val="00D479B2"/>
    <w:rsid w:val="00D50454"/>
    <w:rsid w:val="00D50729"/>
    <w:rsid w:val="00D50B04"/>
    <w:rsid w:val="00D5124C"/>
    <w:rsid w:val="00D5137E"/>
    <w:rsid w:val="00D52112"/>
    <w:rsid w:val="00D5262C"/>
    <w:rsid w:val="00D53C99"/>
    <w:rsid w:val="00D53C9C"/>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7060"/>
    <w:rsid w:val="00D67913"/>
    <w:rsid w:val="00D716B9"/>
    <w:rsid w:val="00D71FB7"/>
    <w:rsid w:val="00D72A8E"/>
    <w:rsid w:val="00D73A45"/>
    <w:rsid w:val="00D73AD5"/>
    <w:rsid w:val="00D7401C"/>
    <w:rsid w:val="00D740D4"/>
    <w:rsid w:val="00D7432C"/>
    <w:rsid w:val="00D75232"/>
    <w:rsid w:val="00D757B4"/>
    <w:rsid w:val="00D75896"/>
    <w:rsid w:val="00D759FF"/>
    <w:rsid w:val="00D75A92"/>
    <w:rsid w:val="00D76A86"/>
    <w:rsid w:val="00D77613"/>
    <w:rsid w:val="00D77D48"/>
    <w:rsid w:val="00D8006F"/>
    <w:rsid w:val="00D8092D"/>
    <w:rsid w:val="00D80C1E"/>
    <w:rsid w:val="00D8296C"/>
    <w:rsid w:val="00D82ABD"/>
    <w:rsid w:val="00D82FB9"/>
    <w:rsid w:val="00D837D7"/>
    <w:rsid w:val="00D8410F"/>
    <w:rsid w:val="00D84484"/>
    <w:rsid w:val="00D84D84"/>
    <w:rsid w:val="00D84EDE"/>
    <w:rsid w:val="00D859BE"/>
    <w:rsid w:val="00D85B56"/>
    <w:rsid w:val="00D862E5"/>
    <w:rsid w:val="00D86705"/>
    <w:rsid w:val="00D86D85"/>
    <w:rsid w:val="00D87794"/>
    <w:rsid w:val="00D90262"/>
    <w:rsid w:val="00D908E6"/>
    <w:rsid w:val="00D909D3"/>
    <w:rsid w:val="00D90CF9"/>
    <w:rsid w:val="00D91011"/>
    <w:rsid w:val="00D91936"/>
    <w:rsid w:val="00D91CF1"/>
    <w:rsid w:val="00D92020"/>
    <w:rsid w:val="00D92990"/>
    <w:rsid w:val="00D92AE4"/>
    <w:rsid w:val="00D930A1"/>
    <w:rsid w:val="00D93464"/>
    <w:rsid w:val="00D938E0"/>
    <w:rsid w:val="00D93C2B"/>
    <w:rsid w:val="00D9433A"/>
    <w:rsid w:val="00D9444C"/>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186"/>
    <w:rsid w:val="00DB360D"/>
    <w:rsid w:val="00DB388D"/>
    <w:rsid w:val="00DB3EED"/>
    <w:rsid w:val="00DB423F"/>
    <w:rsid w:val="00DB48F9"/>
    <w:rsid w:val="00DB4D7C"/>
    <w:rsid w:val="00DB4E89"/>
    <w:rsid w:val="00DB758A"/>
    <w:rsid w:val="00DB7907"/>
    <w:rsid w:val="00DB7F44"/>
    <w:rsid w:val="00DB7FC5"/>
    <w:rsid w:val="00DC0125"/>
    <w:rsid w:val="00DC057A"/>
    <w:rsid w:val="00DC06C5"/>
    <w:rsid w:val="00DC0D93"/>
    <w:rsid w:val="00DC1944"/>
    <w:rsid w:val="00DC1C93"/>
    <w:rsid w:val="00DC1DB6"/>
    <w:rsid w:val="00DC1E98"/>
    <w:rsid w:val="00DC1EBD"/>
    <w:rsid w:val="00DC1FFD"/>
    <w:rsid w:val="00DC23DE"/>
    <w:rsid w:val="00DC2ECC"/>
    <w:rsid w:val="00DC2FDA"/>
    <w:rsid w:val="00DC358C"/>
    <w:rsid w:val="00DC358E"/>
    <w:rsid w:val="00DC4227"/>
    <w:rsid w:val="00DC42EA"/>
    <w:rsid w:val="00DC42FA"/>
    <w:rsid w:val="00DC479B"/>
    <w:rsid w:val="00DC47EC"/>
    <w:rsid w:val="00DC4F8B"/>
    <w:rsid w:val="00DC5D73"/>
    <w:rsid w:val="00DC7347"/>
    <w:rsid w:val="00DC75FB"/>
    <w:rsid w:val="00DC7941"/>
    <w:rsid w:val="00DC7A89"/>
    <w:rsid w:val="00DC7D87"/>
    <w:rsid w:val="00DC7D8A"/>
    <w:rsid w:val="00DC7E25"/>
    <w:rsid w:val="00DD00EF"/>
    <w:rsid w:val="00DD04C7"/>
    <w:rsid w:val="00DD1951"/>
    <w:rsid w:val="00DD33FC"/>
    <w:rsid w:val="00DD3756"/>
    <w:rsid w:val="00DD3A2E"/>
    <w:rsid w:val="00DD45EE"/>
    <w:rsid w:val="00DD5184"/>
    <w:rsid w:val="00DD5421"/>
    <w:rsid w:val="00DD571C"/>
    <w:rsid w:val="00DD5FEB"/>
    <w:rsid w:val="00DD6558"/>
    <w:rsid w:val="00DD741E"/>
    <w:rsid w:val="00DD7508"/>
    <w:rsid w:val="00DD76D3"/>
    <w:rsid w:val="00DE0435"/>
    <w:rsid w:val="00DE0668"/>
    <w:rsid w:val="00DE0A45"/>
    <w:rsid w:val="00DE11C3"/>
    <w:rsid w:val="00DE1492"/>
    <w:rsid w:val="00DE1699"/>
    <w:rsid w:val="00DE19E7"/>
    <w:rsid w:val="00DE1D65"/>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1D1E"/>
    <w:rsid w:val="00DF21E3"/>
    <w:rsid w:val="00DF2501"/>
    <w:rsid w:val="00DF27CD"/>
    <w:rsid w:val="00DF2E59"/>
    <w:rsid w:val="00DF3884"/>
    <w:rsid w:val="00DF3AA6"/>
    <w:rsid w:val="00DF4EB3"/>
    <w:rsid w:val="00DF5541"/>
    <w:rsid w:val="00DF5E25"/>
    <w:rsid w:val="00DF648A"/>
    <w:rsid w:val="00DF6EBC"/>
    <w:rsid w:val="00DF72B1"/>
    <w:rsid w:val="00DF73C6"/>
    <w:rsid w:val="00E009B2"/>
    <w:rsid w:val="00E00F2E"/>
    <w:rsid w:val="00E02283"/>
    <w:rsid w:val="00E02D3B"/>
    <w:rsid w:val="00E03206"/>
    <w:rsid w:val="00E03AB2"/>
    <w:rsid w:val="00E0405D"/>
    <w:rsid w:val="00E040F7"/>
    <w:rsid w:val="00E042E6"/>
    <w:rsid w:val="00E04D87"/>
    <w:rsid w:val="00E04E42"/>
    <w:rsid w:val="00E053FE"/>
    <w:rsid w:val="00E05512"/>
    <w:rsid w:val="00E05B44"/>
    <w:rsid w:val="00E05CF6"/>
    <w:rsid w:val="00E0667A"/>
    <w:rsid w:val="00E066D3"/>
    <w:rsid w:val="00E07333"/>
    <w:rsid w:val="00E10032"/>
    <w:rsid w:val="00E10471"/>
    <w:rsid w:val="00E10770"/>
    <w:rsid w:val="00E113FB"/>
    <w:rsid w:val="00E11A53"/>
    <w:rsid w:val="00E11A6C"/>
    <w:rsid w:val="00E11CB4"/>
    <w:rsid w:val="00E12ADB"/>
    <w:rsid w:val="00E138DC"/>
    <w:rsid w:val="00E13C5C"/>
    <w:rsid w:val="00E13C8B"/>
    <w:rsid w:val="00E1430E"/>
    <w:rsid w:val="00E14645"/>
    <w:rsid w:val="00E15BC1"/>
    <w:rsid w:val="00E15F2C"/>
    <w:rsid w:val="00E15FA5"/>
    <w:rsid w:val="00E1661C"/>
    <w:rsid w:val="00E16BA8"/>
    <w:rsid w:val="00E17140"/>
    <w:rsid w:val="00E17347"/>
    <w:rsid w:val="00E17DA5"/>
    <w:rsid w:val="00E20A77"/>
    <w:rsid w:val="00E20F5A"/>
    <w:rsid w:val="00E215CE"/>
    <w:rsid w:val="00E21D3C"/>
    <w:rsid w:val="00E224B6"/>
    <w:rsid w:val="00E22B16"/>
    <w:rsid w:val="00E22C93"/>
    <w:rsid w:val="00E23089"/>
    <w:rsid w:val="00E23BD2"/>
    <w:rsid w:val="00E23C99"/>
    <w:rsid w:val="00E23E26"/>
    <w:rsid w:val="00E23FBC"/>
    <w:rsid w:val="00E24397"/>
    <w:rsid w:val="00E244DB"/>
    <w:rsid w:val="00E25D0F"/>
    <w:rsid w:val="00E2664B"/>
    <w:rsid w:val="00E26E15"/>
    <w:rsid w:val="00E26F9F"/>
    <w:rsid w:val="00E27226"/>
    <w:rsid w:val="00E2795F"/>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4AFB"/>
    <w:rsid w:val="00E355F9"/>
    <w:rsid w:val="00E35885"/>
    <w:rsid w:val="00E35967"/>
    <w:rsid w:val="00E36144"/>
    <w:rsid w:val="00E366B2"/>
    <w:rsid w:val="00E3697F"/>
    <w:rsid w:val="00E3758A"/>
    <w:rsid w:val="00E4005D"/>
    <w:rsid w:val="00E40BD2"/>
    <w:rsid w:val="00E40C58"/>
    <w:rsid w:val="00E40C91"/>
    <w:rsid w:val="00E40D5C"/>
    <w:rsid w:val="00E41DE1"/>
    <w:rsid w:val="00E42282"/>
    <w:rsid w:val="00E42848"/>
    <w:rsid w:val="00E43418"/>
    <w:rsid w:val="00E43572"/>
    <w:rsid w:val="00E43700"/>
    <w:rsid w:val="00E43EAB"/>
    <w:rsid w:val="00E4418A"/>
    <w:rsid w:val="00E449A3"/>
    <w:rsid w:val="00E44A20"/>
    <w:rsid w:val="00E45512"/>
    <w:rsid w:val="00E46A64"/>
    <w:rsid w:val="00E46BB9"/>
    <w:rsid w:val="00E46FE8"/>
    <w:rsid w:val="00E47A2B"/>
    <w:rsid w:val="00E47B45"/>
    <w:rsid w:val="00E47D35"/>
    <w:rsid w:val="00E47D65"/>
    <w:rsid w:val="00E47EEE"/>
    <w:rsid w:val="00E47FDF"/>
    <w:rsid w:val="00E5012B"/>
    <w:rsid w:val="00E503C3"/>
    <w:rsid w:val="00E50B73"/>
    <w:rsid w:val="00E5167E"/>
    <w:rsid w:val="00E524E1"/>
    <w:rsid w:val="00E527DE"/>
    <w:rsid w:val="00E535A6"/>
    <w:rsid w:val="00E53ABC"/>
    <w:rsid w:val="00E53E1B"/>
    <w:rsid w:val="00E541DC"/>
    <w:rsid w:val="00E5461E"/>
    <w:rsid w:val="00E55A06"/>
    <w:rsid w:val="00E56BEF"/>
    <w:rsid w:val="00E56CD8"/>
    <w:rsid w:val="00E56DEE"/>
    <w:rsid w:val="00E56F9C"/>
    <w:rsid w:val="00E5704C"/>
    <w:rsid w:val="00E572A7"/>
    <w:rsid w:val="00E5734D"/>
    <w:rsid w:val="00E576EA"/>
    <w:rsid w:val="00E57D8F"/>
    <w:rsid w:val="00E60D73"/>
    <w:rsid w:val="00E62717"/>
    <w:rsid w:val="00E63024"/>
    <w:rsid w:val="00E63067"/>
    <w:rsid w:val="00E6339A"/>
    <w:rsid w:val="00E6366D"/>
    <w:rsid w:val="00E636B7"/>
    <w:rsid w:val="00E637B5"/>
    <w:rsid w:val="00E64C8C"/>
    <w:rsid w:val="00E64F47"/>
    <w:rsid w:val="00E6511D"/>
    <w:rsid w:val="00E6526F"/>
    <w:rsid w:val="00E6595B"/>
    <w:rsid w:val="00E65BFB"/>
    <w:rsid w:val="00E65D87"/>
    <w:rsid w:val="00E661DB"/>
    <w:rsid w:val="00E663A0"/>
    <w:rsid w:val="00E66D9D"/>
    <w:rsid w:val="00E675A7"/>
    <w:rsid w:val="00E6782E"/>
    <w:rsid w:val="00E678CD"/>
    <w:rsid w:val="00E70899"/>
    <w:rsid w:val="00E70948"/>
    <w:rsid w:val="00E70B51"/>
    <w:rsid w:val="00E710C9"/>
    <w:rsid w:val="00E71371"/>
    <w:rsid w:val="00E7153A"/>
    <w:rsid w:val="00E71887"/>
    <w:rsid w:val="00E7195F"/>
    <w:rsid w:val="00E71DF0"/>
    <w:rsid w:val="00E723EC"/>
    <w:rsid w:val="00E72440"/>
    <w:rsid w:val="00E7317A"/>
    <w:rsid w:val="00E7381D"/>
    <w:rsid w:val="00E742E6"/>
    <w:rsid w:val="00E74959"/>
    <w:rsid w:val="00E74E62"/>
    <w:rsid w:val="00E76732"/>
    <w:rsid w:val="00E768CC"/>
    <w:rsid w:val="00E76ACB"/>
    <w:rsid w:val="00E77074"/>
    <w:rsid w:val="00E77920"/>
    <w:rsid w:val="00E77C87"/>
    <w:rsid w:val="00E77ECF"/>
    <w:rsid w:val="00E80150"/>
    <w:rsid w:val="00E80A52"/>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4DF"/>
    <w:rsid w:val="00E9260F"/>
    <w:rsid w:val="00E926B0"/>
    <w:rsid w:val="00E938F2"/>
    <w:rsid w:val="00E945AF"/>
    <w:rsid w:val="00E948D6"/>
    <w:rsid w:val="00E95182"/>
    <w:rsid w:val="00E95392"/>
    <w:rsid w:val="00E960AC"/>
    <w:rsid w:val="00E96C7E"/>
    <w:rsid w:val="00E96E98"/>
    <w:rsid w:val="00E9762E"/>
    <w:rsid w:val="00E97BE7"/>
    <w:rsid w:val="00E97F5E"/>
    <w:rsid w:val="00EA005E"/>
    <w:rsid w:val="00EA057C"/>
    <w:rsid w:val="00EA0DA4"/>
    <w:rsid w:val="00EA1618"/>
    <w:rsid w:val="00EA1EBD"/>
    <w:rsid w:val="00EA20CE"/>
    <w:rsid w:val="00EA21CB"/>
    <w:rsid w:val="00EA27F0"/>
    <w:rsid w:val="00EA28DF"/>
    <w:rsid w:val="00EA2B5A"/>
    <w:rsid w:val="00EA2B7B"/>
    <w:rsid w:val="00EA365B"/>
    <w:rsid w:val="00EA4C5B"/>
    <w:rsid w:val="00EA62FC"/>
    <w:rsid w:val="00EA6B83"/>
    <w:rsid w:val="00EA73E8"/>
    <w:rsid w:val="00EA7CA5"/>
    <w:rsid w:val="00EA7DDA"/>
    <w:rsid w:val="00EB0395"/>
    <w:rsid w:val="00EB0CE7"/>
    <w:rsid w:val="00EB1096"/>
    <w:rsid w:val="00EB10D8"/>
    <w:rsid w:val="00EB1E0D"/>
    <w:rsid w:val="00EB216B"/>
    <w:rsid w:val="00EB2B27"/>
    <w:rsid w:val="00EB2ECC"/>
    <w:rsid w:val="00EB347A"/>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6A1"/>
    <w:rsid w:val="00EC5906"/>
    <w:rsid w:val="00EC64F2"/>
    <w:rsid w:val="00EC6552"/>
    <w:rsid w:val="00ED0DFE"/>
    <w:rsid w:val="00ED16A3"/>
    <w:rsid w:val="00ED19F1"/>
    <w:rsid w:val="00ED1BE7"/>
    <w:rsid w:val="00ED2473"/>
    <w:rsid w:val="00ED2DEA"/>
    <w:rsid w:val="00ED36EF"/>
    <w:rsid w:val="00ED3D25"/>
    <w:rsid w:val="00ED47BE"/>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21C"/>
    <w:rsid w:val="00EE42E0"/>
    <w:rsid w:val="00EE439E"/>
    <w:rsid w:val="00EE4941"/>
    <w:rsid w:val="00EE520F"/>
    <w:rsid w:val="00EE59E6"/>
    <w:rsid w:val="00EE5B73"/>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0770D"/>
    <w:rsid w:val="00F10DC5"/>
    <w:rsid w:val="00F11008"/>
    <w:rsid w:val="00F11CED"/>
    <w:rsid w:val="00F121ED"/>
    <w:rsid w:val="00F12253"/>
    <w:rsid w:val="00F156B9"/>
    <w:rsid w:val="00F16201"/>
    <w:rsid w:val="00F16A99"/>
    <w:rsid w:val="00F16BA2"/>
    <w:rsid w:val="00F16F97"/>
    <w:rsid w:val="00F171CE"/>
    <w:rsid w:val="00F175C1"/>
    <w:rsid w:val="00F1793E"/>
    <w:rsid w:val="00F17997"/>
    <w:rsid w:val="00F17A43"/>
    <w:rsid w:val="00F20200"/>
    <w:rsid w:val="00F206C5"/>
    <w:rsid w:val="00F20B15"/>
    <w:rsid w:val="00F212D9"/>
    <w:rsid w:val="00F21412"/>
    <w:rsid w:val="00F21FB3"/>
    <w:rsid w:val="00F2225C"/>
    <w:rsid w:val="00F22A1A"/>
    <w:rsid w:val="00F22A7A"/>
    <w:rsid w:val="00F22BAE"/>
    <w:rsid w:val="00F2323F"/>
    <w:rsid w:val="00F234E3"/>
    <w:rsid w:val="00F238EB"/>
    <w:rsid w:val="00F23A09"/>
    <w:rsid w:val="00F24C94"/>
    <w:rsid w:val="00F2565D"/>
    <w:rsid w:val="00F25B88"/>
    <w:rsid w:val="00F2625F"/>
    <w:rsid w:val="00F2641A"/>
    <w:rsid w:val="00F266F6"/>
    <w:rsid w:val="00F26EB5"/>
    <w:rsid w:val="00F272E9"/>
    <w:rsid w:val="00F273D3"/>
    <w:rsid w:val="00F303F9"/>
    <w:rsid w:val="00F308A9"/>
    <w:rsid w:val="00F30BDD"/>
    <w:rsid w:val="00F3168D"/>
    <w:rsid w:val="00F31717"/>
    <w:rsid w:val="00F317A4"/>
    <w:rsid w:val="00F31B65"/>
    <w:rsid w:val="00F31E1D"/>
    <w:rsid w:val="00F3205B"/>
    <w:rsid w:val="00F325BF"/>
    <w:rsid w:val="00F33134"/>
    <w:rsid w:val="00F33847"/>
    <w:rsid w:val="00F343E4"/>
    <w:rsid w:val="00F34552"/>
    <w:rsid w:val="00F34BE9"/>
    <w:rsid w:val="00F34C59"/>
    <w:rsid w:val="00F34CAC"/>
    <w:rsid w:val="00F34EA2"/>
    <w:rsid w:val="00F354FA"/>
    <w:rsid w:val="00F35BF9"/>
    <w:rsid w:val="00F3647B"/>
    <w:rsid w:val="00F365FC"/>
    <w:rsid w:val="00F36F77"/>
    <w:rsid w:val="00F36F80"/>
    <w:rsid w:val="00F3776E"/>
    <w:rsid w:val="00F379A3"/>
    <w:rsid w:val="00F400E8"/>
    <w:rsid w:val="00F4037B"/>
    <w:rsid w:val="00F40518"/>
    <w:rsid w:val="00F406DA"/>
    <w:rsid w:val="00F40F3C"/>
    <w:rsid w:val="00F4253B"/>
    <w:rsid w:val="00F4305F"/>
    <w:rsid w:val="00F436CE"/>
    <w:rsid w:val="00F437EC"/>
    <w:rsid w:val="00F43C3F"/>
    <w:rsid w:val="00F44156"/>
    <w:rsid w:val="00F44C8C"/>
    <w:rsid w:val="00F44D0E"/>
    <w:rsid w:val="00F44DD6"/>
    <w:rsid w:val="00F44EEB"/>
    <w:rsid w:val="00F45790"/>
    <w:rsid w:val="00F45A93"/>
    <w:rsid w:val="00F45D3D"/>
    <w:rsid w:val="00F47176"/>
    <w:rsid w:val="00F477F8"/>
    <w:rsid w:val="00F479D9"/>
    <w:rsid w:val="00F47F20"/>
    <w:rsid w:val="00F50087"/>
    <w:rsid w:val="00F50AC7"/>
    <w:rsid w:val="00F5107F"/>
    <w:rsid w:val="00F510BA"/>
    <w:rsid w:val="00F51596"/>
    <w:rsid w:val="00F52AB3"/>
    <w:rsid w:val="00F539F6"/>
    <w:rsid w:val="00F53A44"/>
    <w:rsid w:val="00F53C15"/>
    <w:rsid w:val="00F540EC"/>
    <w:rsid w:val="00F54583"/>
    <w:rsid w:val="00F54871"/>
    <w:rsid w:val="00F54CFE"/>
    <w:rsid w:val="00F55060"/>
    <w:rsid w:val="00F553C4"/>
    <w:rsid w:val="00F5598A"/>
    <w:rsid w:val="00F55CDE"/>
    <w:rsid w:val="00F56079"/>
    <w:rsid w:val="00F56B21"/>
    <w:rsid w:val="00F56B7E"/>
    <w:rsid w:val="00F5720B"/>
    <w:rsid w:val="00F5776C"/>
    <w:rsid w:val="00F577E8"/>
    <w:rsid w:val="00F57AEC"/>
    <w:rsid w:val="00F57BB0"/>
    <w:rsid w:val="00F57DA3"/>
    <w:rsid w:val="00F60535"/>
    <w:rsid w:val="00F60610"/>
    <w:rsid w:val="00F6090A"/>
    <w:rsid w:val="00F60A7E"/>
    <w:rsid w:val="00F60B37"/>
    <w:rsid w:val="00F615A0"/>
    <w:rsid w:val="00F61742"/>
    <w:rsid w:val="00F61DE9"/>
    <w:rsid w:val="00F63420"/>
    <w:rsid w:val="00F63625"/>
    <w:rsid w:val="00F6385C"/>
    <w:rsid w:val="00F63A98"/>
    <w:rsid w:val="00F63C71"/>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3368"/>
    <w:rsid w:val="00F74677"/>
    <w:rsid w:val="00F75656"/>
    <w:rsid w:val="00F7579E"/>
    <w:rsid w:val="00F76C56"/>
    <w:rsid w:val="00F77090"/>
    <w:rsid w:val="00F77518"/>
    <w:rsid w:val="00F7789D"/>
    <w:rsid w:val="00F77B96"/>
    <w:rsid w:val="00F80D58"/>
    <w:rsid w:val="00F816DE"/>
    <w:rsid w:val="00F82017"/>
    <w:rsid w:val="00F825AE"/>
    <w:rsid w:val="00F826A4"/>
    <w:rsid w:val="00F8277D"/>
    <w:rsid w:val="00F82E19"/>
    <w:rsid w:val="00F83099"/>
    <w:rsid w:val="00F83431"/>
    <w:rsid w:val="00F838C7"/>
    <w:rsid w:val="00F84A52"/>
    <w:rsid w:val="00F84A93"/>
    <w:rsid w:val="00F84CB1"/>
    <w:rsid w:val="00F84F71"/>
    <w:rsid w:val="00F855B5"/>
    <w:rsid w:val="00F85B97"/>
    <w:rsid w:val="00F85C61"/>
    <w:rsid w:val="00F87067"/>
    <w:rsid w:val="00F87797"/>
    <w:rsid w:val="00F878CA"/>
    <w:rsid w:val="00F9081E"/>
    <w:rsid w:val="00F92B2A"/>
    <w:rsid w:val="00F92DE6"/>
    <w:rsid w:val="00F92F03"/>
    <w:rsid w:val="00F93067"/>
    <w:rsid w:val="00F93208"/>
    <w:rsid w:val="00F9322C"/>
    <w:rsid w:val="00F93679"/>
    <w:rsid w:val="00F93C92"/>
    <w:rsid w:val="00F94C48"/>
    <w:rsid w:val="00F94D09"/>
    <w:rsid w:val="00F94FFC"/>
    <w:rsid w:val="00F969A7"/>
    <w:rsid w:val="00F97025"/>
    <w:rsid w:val="00F9733A"/>
    <w:rsid w:val="00F97383"/>
    <w:rsid w:val="00F97B92"/>
    <w:rsid w:val="00FA0463"/>
    <w:rsid w:val="00FA0BDA"/>
    <w:rsid w:val="00FA1074"/>
    <w:rsid w:val="00FA16C7"/>
    <w:rsid w:val="00FA29A2"/>
    <w:rsid w:val="00FA2A07"/>
    <w:rsid w:val="00FA30CA"/>
    <w:rsid w:val="00FA38FD"/>
    <w:rsid w:val="00FA403C"/>
    <w:rsid w:val="00FA4516"/>
    <w:rsid w:val="00FA45C9"/>
    <w:rsid w:val="00FA4F79"/>
    <w:rsid w:val="00FA5ADF"/>
    <w:rsid w:val="00FA647D"/>
    <w:rsid w:val="00FA659B"/>
    <w:rsid w:val="00FA66FE"/>
    <w:rsid w:val="00FA6FE9"/>
    <w:rsid w:val="00FB02E2"/>
    <w:rsid w:val="00FB0B78"/>
    <w:rsid w:val="00FB125A"/>
    <w:rsid w:val="00FB1D21"/>
    <w:rsid w:val="00FB1D79"/>
    <w:rsid w:val="00FB1DAD"/>
    <w:rsid w:val="00FB34DE"/>
    <w:rsid w:val="00FB3D7A"/>
    <w:rsid w:val="00FB46FC"/>
    <w:rsid w:val="00FB49DF"/>
    <w:rsid w:val="00FB4EAD"/>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918"/>
    <w:rsid w:val="00FC6A9D"/>
    <w:rsid w:val="00FC7153"/>
    <w:rsid w:val="00FC737C"/>
    <w:rsid w:val="00FC73F1"/>
    <w:rsid w:val="00FC7485"/>
    <w:rsid w:val="00FC7600"/>
    <w:rsid w:val="00FC7A07"/>
    <w:rsid w:val="00FD033F"/>
    <w:rsid w:val="00FD0DAA"/>
    <w:rsid w:val="00FD0F05"/>
    <w:rsid w:val="00FD166B"/>
    <w:rsid w:val="00FD1D7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96"/>
    <w:rsid w:val="00FD7CDB"/>
    <w:rsid w:val="00FE0282"/>
    <w:rsid w:val="00FE0E68"/>
    <w:rsid w:val="00FE11A0"/>
    <w:rsid w:val="00FE11CA"/>
    <w:rsid w:val="00FE1A82"/>
    <w:rsid w:val="00FE264F"/>
    <w:rsid w:val="00FE35B1"/>
    <w:rsid w:val="00FE3D34"/>
    <w:rsid w:val="00FE4389"/>
    <w:rsid w:val="00FE577A"/>
    <w:rsid w:val="00FE6349"/>
    <w:rsid w:val="00FE6C33"/>
    <w:rsid w:val="00FE6D6E"/>
    <w:rsid w:val="00FE7607"/>
    <w:rsid w:val="00FE7D10"/>
    <w:rsid w:val="00FE7EE4"/>
    <w:rsid w:val="00FF0629"/>
    <w:rsid w:val="00FF0882"/>
    <w:rsid w:val="00FF0BE6"/>
    <w:rsid w:val="00FF1257"/>
    <w:rsid w:val="00FF16C6"/>
    <w:rsid w:val="00FF180F"/>
    <w:rsid w:val="00FF1C3F"/>
    <w:rsid w:val="00FF2055"/>
    <w:rsid w:val="00FF23B7"/>
    <w:rsid w:val="00FF3163"/>
    <w:rsid w:val="00FF322D"/>
    <w:rsid w:val="00FF326A"/>
    <w:rsid w:val="00FF343E"/>
    <w:rsid w:val="00FF34A5"/>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列表段落1,—ño’i—Ž,列表段落,¥¡¡¡¡ì¬º¥¹¥È¶ÎÂä,ÁÐ³ö¶ÎÂä,¥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列表段落1 Char,—ño’i—Ž Char,列表段落 Char,¥¡¡¡¡ì¬º¥¹¥È¶ÎÂä Char,ÁÐ³ö¶ÎÂä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link w:val="B10"/>
    <w:qForma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link w:val="B2Char"/>
    <w:qFormat/>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 w:type="paragraph" w:customStyle="1" w:styleId="CharCharCharCharCharCharCharChar">
    <w:name w:val="Char Char Char Char Char Char Char Char"/>
    <w:basedOn w:val="Normal"/>
    <w:semiHidden/>
    <w:rsid w:val="00A8729B"/>
    <w:pPr>
      <w:keepNext/>
      <w:numPr>
        <w:numId w:val="7"/>
      </w:numPr>
      <w:autoSpaceDE w:val="0"/>
      <w:autoSpaceDN w:val="0"/>
      <w:adjustRightInd w:val="0"/>
      <w:spacing w:before="60" w:after="60"/>
    </w:pPr>
    <w:rPr>
      <w:rFonts w:ascii="Times New Roman" w:eastAsia="SimSun" w:hAnsi="Times New Roman" w:cs="Arial"/>
      <w:color w:val="0000FF"/>
      <w:kern w:val="2"/>
      <w:sz w:val="24"/>
      <w:lang w:val="en-US" w:eastAsia="zh-CN"/>
    </w:rPr>
  </w:style>
  <w:style w:type="character" w:customStyle="1" w:styleId="B10">
    <w:name w:val="B1 (文字)"/>
    <w:link w:val="B1"/>
    <w:qFormat/>
    <w:locked/>
    <w:rsid w:val="00A8729B"/>
    <w:rPr>
      <w:rFonts w:eastAsia="Times New Roman"/>
      <w:lang w:val="en-GB" w:eastAsia="en-GB"/>
    </w:rPr>
  </w:style>
  <w:style w:type="character" w:customStyle="1" w:styleId="B2Char">
    <w:name w:val="B2 Char"/>
    <w:link w:val="B2"/>
    <w:qFormat/>
    <w:rsid w:val="00A8729B"/>
    <w:rPr>
      <w:rFonts w:eastAsia="Times New Roman"/>
      <w:lang w:val="en-GB" w:eastAsia="en-GB"/>
    </w:rPr>
  </w:style>
  <w:style w:type="character" w:customStyle="1" w:styleId="B1Zchn">
    <w:name w:val="B1 Zchn"/>
    <w:qFormat/>
    <w:rsid w:val="00787965"/>
    <w:rPr>
      <w:lang w:eastAsia="en-US"/>
    </w:rPr>
  </w:style>
  <w:style w:type="paragraph" w:customStyle="1" w:styleId="textintend3">
    <w:name w:val="text intend 3"/>
    <w:basedOn w:val="Text"/>
    <w:rsid w:val="00BD3518"/>
    <w:pPr>
      <w:widowControl/>
      <w:numPr>
        <w:numId w:val="9"/>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B3">
    <w:name w:val="B3"/>
    <w:basedOn w:val="Normal"/>
    <w:link w:val="B3Char"/>
    <w:rsid w:val="00726F3A"/>
    <w:pPr>
      <w:spacing w:after="180"/>
      <w:ind w:left="1135" w:hanging="284"/>
      <w:jc w:val="left"/>
    </w:pPr>
    <w:rPr>
      <w:rFonts w:ascii="Times New Roman" w:eastAsia="Times New Roman" w:hAnsi="Times New Roman"/>
      <w:szCs w:val="20"/>
    </w:rPr>
  </w:style>
  <w:style w:type="character" w:customStyle="1" w:styleId="B3Char">
    <w:name w:val="B3 Char"/>
    <w:link w:val="B3"/>
    <w:rsid w:val="00726F3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54088757">
      <w:bodyDiv w:val="1"/>
      <w:marLeft w:val="0"/>
      <w:marRight w:val="0"/>
      <w:marTop w:val="0"/>
      <w:marBottom w:val="0"/>
      <w:divBdr>
        <w:top w:val="none" w:sz="0" w:space="0" w:color="auto"/>
        <w:left w:val="none" w:sz="0" w:space="0" w:color="auto"/>
        <w:bottom w:val="none" w:sz="0" w:space="0" w:color="auto"/>
        <w:right w:val="none" w:sz="0" w:space="0" w:color="auto"/>
      </w:divBdr>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5283444">
      <w:bodyDiv w:val="1"/>
      <w:marLeft w:val="0"/>
      <w:marRight w:val="0"/>
      <w:marTop w:val="0"/>
      <w:marBottom w:val="0"/>
      <w:divBdr>
        <w:top w:val="none" w:sz="0" w:space="0" w:color="auto"/>
        <w:left w:val="none" w:sz="0" w:space="0" w:color="auto"/>
        <w:bottom w:val="none" w:sz="0" w:space="0" w:color="auto"/>
        <w:right w:val="none" w:sz="0" w:space="0" w:color="auto"/>
      </w:divBdr>
      <w:divsChild>
        <w:div w:id="1555266687">
          <w:marLeft w:val="878"/>
          <w:marRight w:val="0"/>
          <w:marTop w:val="86"/>
          <w:marBottom w:val="0"/>
          <w:divBdr>
            <w:top w:val="none" w:sz="0" w:space="0" w:color="auto"/>
            <w:left w:val="none" w:sz="0" w:space="0" w:color="auto"/>
            <w:bottom w:val="none" w:sz="0" w:space="0" w:color="auto"/>
            <w:right w:val="none" w:sz="0" w:space="0" w:color="auto"/>
          </w:divBdr>
        </w:div>
      </w:divsChild>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01686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3EQ6UJ4K66FU-116443906-38700</_dlc_DocId>
    <_dlc_DocIdUrl xmlns="df4eea7b-52db-4162-980b-b352f1b580a3">
      <Url>https://projects.qualcomm.com/sites/meridian/_layouts/15/DocIdRedir.aspx?ID=3EQ6UJ4K66FU-116443906-38700</Url>
      <Description>3EQ6UJ4K66FU-116443906-38700</Description>
    </_dlc_DocIdUrl>
    <IconOverlay xmlns="http://schemas.microsoft.com/sharepoint/v4" xsi:nil="true"/>
    <_dlc_DocIdPersistId xmlns="df4eea7b-52db-4162-980b-b352f1b580a3">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2.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3.xml><?xml version="1.0" encoding="utf-8"?>
<ds:datastoreItem xmlns:ds="http://schemas.openxmlformats.org/officeDocument/2006/customXml" ds:itemID="{38FB76CD-459D-4CEC-B1E1-DB5C42387913}">
  <ds:schemaRefs>
    <ds:schemaRef ds:uri="http://purl.org/dc/elements/1.1/"/>
    <ds:schemaRef ds:uri="http://schemas.microsoft.com/office/2006/metadata/properties"/>
    <ds:schemaRef ds:uri="http://schemas.microsoft.com/sharepoint/v4"/>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df4eea7b-52db-4162-980b-b352f1b580a3"/>
    <ds:schemaRef ds:uri="http://www.w3.org/XML/1998/namespace"/>
    <ds:schemaRef ds:uri="http://purl.org/dc/terms/"/>
  </ds:schemaRefs>
</ds:datastoreItem>
</file>

<file path=customXml/itemProps4.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98723A-9A36-4539-805B-9FE6CD4E1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26012</TotalTime>
  <Pages>1</Pages>
  <Words>463</Words>
  <Characters>2465</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2923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JS</cp:lastModifiedBy>
  <cp:revision>519</cp:revision>
  <cp:lastPrinted>2018-08-09T22:24:00Z</cp:lastPrinted>
  <dcterms:created xsi:type="dcterms:W3CDTF">2018-05-02T22:02:00Z</dcterms:created>
  <dcterms:modified xsi:type="dcterms:W3CDTF">2020-08-07T15:39:00Z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b23dca4a-8000-431d-9e2a-3ce06398b6bb</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